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9D900" w14:textId="77777777" w:rsidR="00F923B8" w:rsidRPr="00DB73C5" w:rsidRDefault="00F923B8" w:rsidP="00F923B8">
      <w:pPr>
        <w:pStyle w:val="ASDEFCONTitle"/>
      </w:pPr>
      <w:r w:rsidRPr="00DB73C5">
        <w:t>Project Strategies and Experience</w:t>
      </w:r>
    </w:p>
    <w:p w14:paraId="79668C5E" w14:textId="77777777" w:rsidR="00F923B8" w:rsidRDefault="00F923B8" w:rsidP="00F923B8">
      <w:pPr>
        <w:pStyle w:val="ATTANNLV1-ASDEFCON"/>
      </w:pPr>
      <w:r w:rsidRPr="00B53417">
        <w:rPr>
          <w:caps w:val="0"/>
        </w:rPr>
        <w:t>PROJECT STRATEGY (CORE)</w:t>
      </w:r>
    </w:p>
    <w:p w14:paraId="6E23FB44" w14:textId="121924D8" w:rsidR="00F923B8" w:rsidRDefault="00F923B8" w:rsidP="00F923B8">
      <w:pPr>
        <w:pStyle w:val="NoteToDrafters-ASDEFCON"/>
      </w:pPr>
      <w:r>
        <w:t>Note to drafters:  Strategies describe the tenderer’s approach to delivering the draft Contract.  Strategies are requested</w:t>
      </w:r>
      <w:r w:rsidRPr="005F2A3C">
        <w:t xml:space="preserve"> instead of</w:t>
      </w:r>
      <w:r>
        <w:t xml:space="preserve"> draft plans.  Plans can require certain content and a level of detail that is not necessary for evaluation purposes.</w:t>
      </w:r>
    </w:p>
    <w:p w14:paraId="756B4920" w14:textId="7EDCD9E8" w:rsidR="00F923B8" w:rsidRDefault="00F923B8" w:rsidP="00F923B8">
      <w:pPr>
        <w:pStyle w:val="NoteToTenderers-ASDEFCON"/>
      </w:pPr>
      <w:r>
        <w:t>Note to tenderers:  Strategies are to include a concise description of how the tenderer proposes to undertake the scope of work under any resultant Contract.  Strategies should be specific to the draft Contract and not contain generic background or marketing material.</w:t>
      </w:r>
    </w:p>
    <w:p w14:paraId="2FE14058" w14:textId="77777777" w:rsidR="00F923B8" w:rsidRDefault="00F923B8" w:rsidP="00F923B8">
      <w:pPr>
        <w:pStyle w:val="NoteToTenderers-ASDEFCON"/>
      </w:pPr>
      <w:r>
        <w:t>Strategies will inform plans and other data items to be drafted pre-contract or under any resultant Contract.  Tenderers are not required to submit draft management plans.</w:t>
      </w:r>
    </w:p>
    <w:p w14:paraId="6F6E4336" w14:textId="77777777" w:rsidR="00F923B8" w:rsidRDefault="00F923B8" w:rsidP="00F923B8">
      <w:pPr>
        <w:pStyle w:val="NoteToTenderers-ASDEFCON"/>
      </w:pPr>
      <w:r>
        <w:t>Strategies should reflect the application of a tenderer’s standard procedures.  If those procedures are essential to understanding a Strategy, they should be referenced in the Strategy and provided with the tender,</w:t>
      </w:r>
      <w:r w:rsidRPr="00733427">
        <w:t xml:space="preserve"> </w:t>
      </w:r>
      <w:r>
        <w:t>in a data pack.  Note that the Commonwealth will only evaluate the strategies, not any additional content that may be included in standard procedures.</w:t>
      </w:r>
    </w:p>
    <w:p w14:paraId="74156740" w14:textId="69A724F8" w:rsidR="00F923B8" w:rsidRDefault="00F923B8" w:rsidP="00F923B8">
      <w:pPr>
        <w:pStyle w:val="NoteToDrafters-ASDEFCON"/>
      </w:pPr>
      <w:r>
        <w:t>Note to drafters:  The sum of the recommended pages for all Strategies is 140 pages.  A higher maximum number of pages (eg, 150 pages) allows for some flexibility.  If changing a strategy (or if a strategy is removed), update the total pages in the following note to tenderers.</w:t>
      </w:r>
    </w:p>
    <w:p w14:paraId="7426ED2B" w14:textId="4C422844" w:rsidR="00F923B8" w:rsidRDefault="00F923B8" w:rsidP="00F923B8">
      <w:pPr>
        <w:pStyle w:val="NoteToTenderers-ASDEFCON"/>
      </w:pPr>
      <w:r>
        <w:t>The total number of pages of text for all tendered Strategies should not exceed 150 pages (A4 size or equivalent).  The recommended number of pages per strategy excludes ‘summary graphics’, organisational and relationship diagrams,</w:t>
      </w:r>
      <w:r w:rsidRPr="005033D9">
        <w:t xml:space="preserve"> </w:t>
      </w:r>
      <w:r>
        <w:t>and any information that is explicitly excluded.  When requested, ‘summary graphics’ may be presented on a single A3 or A2 sized page prepared in the tenderer’s format, but should be printable by the Commonwealth without specialised software (eg, a searchable and printable PDF is suitable).</w:t>
      </w:r>
    </w:p>
    <w:p w14:paraId="1465929E" w14:textId="77777777" w:rsidR="00F923B8" w:rsidRPr="009169F7" w:rsidRDefault="00F923B8" w:rsidP="00F923B8">
      <w:pPr>
        <w:pStyle w:val="ASDEFCONNormal"/>
        <w:rPr>
          <w:b/>
        </w:rPr>
      </w:pPr>
      <w:r w:rsidRPr="009169F7">
        <w:rPr>
          <w:b/>
        </w:rPr>
        <w:t xml:space="preserve">Overall </w:t>
      </w:r>
      <w:r>
        <w:rPr>
          <w:b/>
        </w:rPr>
        <w:t xml:space="preserve">Project </w:t>
      </w:r>
      <w:r w:rsidRPr="009169F7">
        <w:rPr>
          <w:b/>
        </w:rPr>
        <w:t>Strategy</w:t>
      </w:r>
    </w:p>
    <w:p w14:paraId="17B684F4" w14:textId="77777777" w:rsidR="00F923B8" w:rsidRDefault="00F923B8" w:rsidP="00F923B8">
      <w:pPr>
        <w:pStyle w:val="NoteToDrafters-ASDEFCON"/>
      </w:pPr>
      <w:r>
        <w:t>Note to drafters:  The Overall Project Strategy will inform the Project Management Plan and related plans of any resultant Contract.  DO NOT request draft plans related to this requirement.</w:t>
      </w:r>
    </w:p>
    <w:p w14:paraId="5017380A" w14:textId="5301676D" w:rsidR="00F923B8" w:rsidRDefault="00F923B8" w:rsidP="00F923B8">
      <w:pPr>
        <w:pStyle w:val="NoteToTenderers-ASDEFCON"/>
      </w:pPr>
      <w:r>
        <w:t>Note to tenderers:</w:t>
      </w:r>
      <w:r w:rsidR="00AE2C04">
        <w:t xml:space="preserve"> </w:t>
      </w:r>
      <w:r>
        <w:t xml:space="preserve"> The ‘overall project strategy’ should provide context for all members of the Commonwealth evaluation team, without the need for deep specialist knowledge of particular disciplines.  The recommended number of pages for this strategy is 35 pages (not including any copies of certificates and accreditations supporting clause </w:t>
      </w:r>
      <w:r>
        <w:fldChar w:fldCharType="begin"/>
      </w:r>
      <w:r>
        <w:instrText xml:space="preserve"> REF _Ref142576056 \w \h  \* MERGEFORMAT </w:instrText>
      </w:r>
      <w:r>
        <w:fldChar w:fldCharType="separate"/>
      </w:r>
      <w:r>
        <w:t>1.1k</w:t>
      </w:r>
      <w:r>
        <w:fldChar w:fldCharType="end"/>
      </w:r>
      <w:r>
        <w:t>)</w:t>
      </w:r>
      <w:r w:rsidRPr="00A10F59">
        <w:t>.</w:t>
      </w:r>
    </w:p>
    <w:p w14:paraId="25CDC8B4" w14:textId="77777777" w:rsidR="00F923B8" w:rsidRDefault="00F923B8" w:rsidP="00F923B8">
      <w:pPr>
        <w:pStyle w:val="ATTANNLV2-ASDEFCON"/>
      </w:pPr>
      <w:bookmarkStart w:id="0" w:name="_Ref434817689"/>
      <w:r>
        <w:t>Tenderers are to provide an overall project strategy to deliver the Supplies and to meet the other requirements of any resultant Contract.  The overall project strategy shall:</w:t>
      </w:r>
    </w:p>
    <w:p w14:paraId="62995889" w14:textId="77777777" w:rsidR="00F923B8" w:rsidRDefault="00F923B8" w:rsidP="00F923B8">
      <w:pPr>
        <w:pStyle w:val="ATTANNLV3-ASDEFCON"/>
      </w:pPr>
      <w:r>
        <w:t xml:space="preserve">contain </w:t>
      </w:r>
      <w:bookmarkEnd w:id="0"/>
      <w:r>
        <w:t>a summary graphic, showing how the tenderer plans to conduct the program of work defined in the draft Statement of Work (SOW), including:</w:t>
      </w:r>
    </w:p>
    <w:p w14:paraId="2FE673FC" w14:textId="1644C549" w:rsidR="00F923B8" w:rsidRDefault="00F923B8" w:rsidP="00F923B8">
      <w:pPr>
        <w:pStyle w:val="ATTANNLV4-ASDEFCON"/>
      </w:pPr>
      <w:r>
        <w:t>major work streams (eg, closely coupled sets of activities to produce the required solution(s)) and draft Contract phases; and</w:t>
      </w:r>
    </w:p>
    <w:p w14:paraId="36FC59D2" w14:textId="77777777" w:rsidR="00F923B8" w:rsidRDefault="00F923B8" w:rsidP="00F923B8">
      <w:pPr>
        <w:pStyle w:val="ATTANNLV4-ASDEFCON"/>
      </w:pPr>
      <w:r>
        <w:t>key activities and Milestones, including Mandated System Reviews (MSRs);</w:t>
      </w:r>
    </w:p>
    <w:p w14:paraId="0A0EADE0" w14:textId="77777777" w:rsidR="00F923B8" w:rsidRDefault="00F923B8" w:rsidP="00F923B8">
      <w:pPr>
        <w:pStyle w:val="ATTANNLV3-ASDEFCON"/>
      </w:pPr>
      <w:r>
        <w:t>include a summary of each key activity and Milestone in the summary graphic, including:</w:t>
      </w:r>
    </w:p>
    <w:p w14:paraId="70312305" w14:textId="77777777" w:rsidR="00F923B8" w:rsidRDefault="00F923B8" w:rsidP="00F923B8">
      <w:pPr>
        <w:pStyle w:val="ATTANNLV4-ASDEFCON"/>
      </w:pPr>
      <w:r>
        <w:t>a brief description of the scope of work;</w:t>
      </w:r>
    </w:p>
    <w:p w14:paraId="28195CF2" w14:textId="67514C72" w:rsidR="00F923B8" w:rsidRDefault="00F923B8" w:rsidP="00F923B8">
      <w:pPr>
        <w:pStyle w:val="ATTANNLV4-ASDEFCON"/>
      </w:pPr>
      <w:r>
        <w:t>entry and exit criteria and dependencies on the Commonwealth and Associated Parties, where these add to or vary from Attachment C of the draft Contract; and</w:t>
      </w:r>
    </w:p>
    <w:p w14:paraId="700F7991" w14:textId="77777777" w:rsidR="00F923B8" w:rsidRDefault="00F923B8" w:rsidP="00F923B8">
      <w:pPr>
        <w:pStyle w:val="ATTANNLV4-ASDEFCON"/>
      </w:pPr>
      <w:r>
        <w:t>any significant assumptions, limitations and constraints;</w:t>
      </w:r>
    </w:p>
    <w:p w14:paraId="1CB79EB9" w14:textId="77777777" w:rsidR="00F923B8" w:rsidRDefault="00F923B8" w:rsidP="00F923B8">
      <w:pPr>
        <w:pStyle w:val="ATTANNLV3-ASDEFCON"/>
      </w:pPr>
      <w:r>
        <w:t>describe the strategy for integrating the effort and outputs of the various functional disciplines, such as engineering, Integrated Logistic Support (ILS),</w:t>
      </w:r>
      <w:r w:rsidRPr="007F0045">
        <w:t xml:space="preserve"> </w:t>
      </w:r>
      <w:r>
        <w:t>Configuration Management (CM), Verification and Validation (V&amp;V), and Australian Industry Capability (AIC);</w:t>
      </w:r>
    </w:p>
    <w:p w14:paraId="4B50DA2D" w14:textId="47040A3D" w:rsidR="00F923B8" w:rsidRDefault="00F923B8" w:rsidP="00F923B8">
      <w:pPr>
        <w:pStyle w:val="ATTANNLV3-ASDEFCON"/>
      </w:pPr>
      <w:r>
        <w:t>contain a rationale, describing how the overall project strategy addresses key areas of risk identified in response to TDR E-</w:t>
      </w:r>
      <w:r>
        <w:fldChar w:fldCharType="begin"/>
      </w:r>
      <w:r>
        <w:instrText xml:space="preserve"> REF _Ref475081839 \r \h </w:instrText>
      </w:r>
      <w:r>
        <w:fldChar w:fldCharType="separate"/>
      </w:r>
      <w:r>
        <w:t>6</w:t>
      </w:r>
      <w:r>
        <w:fldChar w:fldCharType="end"/>
      </w:r>
      <w:r>
        <w:t xml:space="preserve"> (</w:t>
      </w:r>
      <w:r>
        <w:fldChar w:fldCharType="begin"/>
      </w:r>
      <w:r>
        <w:instrText xml:space="preserve"> REF _Ref467242032 \h </w:instrText>
      </w:r>
      <w:r>
        <w:fldChar w:fldCharType="separate"/>
      </w:r>
      <w:r>
        <w:t>Risk Assessment and Risk Register</w:t>
      </w:r>
      <w:r>
        <w:fldChar w:fldCharType="end"/>
      </w:r>
      <w:r>
        <w:t>);</w:t>
      </w:r>
    </w:p>
    <w:p w14:paraId="77CEC84F" w14:textId="77777777" w:rsidR="00F923B8" w:rsidRDefault="00F923B8" w:rsidP="00F923B8">
      <w:pPr>
        <w:pStyle w:val="ATTANNLV3-ASDEFCON"/>
      </w:pPr>
      <w:r>
        <w:lastRenderedPageBreak/>
        <w:t>describe the tenderer’s proposed organisational structure for any resultant Contract;</w:t>
      </w:r>
    </w:p>
    <w:p w14:paraId="52E78857" w14:textId="77777777" w:rsidR="00F923B8" w:rsidRDefault="00F923B8" w:rsidP="00F923B8">
      <w:pPr>
        <w:pStyle w:val="ATTANNLV3-ASDEFCON"/>
      </w:pPr>
      <w:r>
        <w:t>identify work locations and the strategy for integrating work outcomes from the different locations, including those of proposed Approved Subcontractors;</w:t>
      </w:r>
    </w:p>
    <w:p w14:paraId="1766655F" w14:textId="77777777" w:rsidR="00F923B8" w:rsidRDefault="00F923B8" w:rsidP="00F923B8">
      <w:pPr>
        <w:pStyle w:val="ATTANNLV3-ASDEFCON"/>
      </w:pPr>
      <w:r>
        <w:t>describe the proposed Subcontracting strategy, appropriately cross-referencing and limited to the Subcontractors listed in response to TDR A-3 (Schedule of Proposed Subcontractors), including:</w:t>
      </w:r>
    </w:p>
    <w:p w14:paraId="4E4BB957" w14:textId="77777777" w:rsidR="00F923B8" w:rsidRDefault="00F923B8" w:rsidP="00F923B8">
      <w:pPr>
        <w:pStyle w:val="ATTANNLV4-ASDEFCON"/>
      </w:pPr>
      <w:r>
        <w:t>identifying all relevant proposed Subcontracts, the purpose of each, and the proposed Subcontractor (if known/selected);</w:t>
      </w:r>
    </w:p>
    <w:p w14:paraId="4A12118D" w14:textId="5A698157" w:rsidR="00F923B8" w:rsidRDefault="00F923B8" w:rsidP="00F923B8">
      <w:pPr>
        <w:pStyle w:val="ATTANNLV4-ASDEFCON"/>
      </w:pPr>
      <w:r>
        <w:t>identifying which Subcontractors would be classified as Approved Subcontractors on the basis of the scope of</w:t>
      </w:r>
      <w:r w:rsidR="00AE2C04">
        <w:t xml:space="preserve"> work, including the rationale;</w:t>
      </w:r>
    </w:p>
    <w:p w14:paraId="32382AFC" w14:textId="77777777" w:rsidR="00F923B8" w:rsidRDefault="00F923B8" w:rsidP="00F923B8">
      <w:pPr>
        <w:pStyle w:val="ATTANNLV4-ASDEFCON"/>
      </w:pPr>
      <w:r>
        <w:t>describing how the work and outcomes for each proposed Approved Subcontract will be integrated into the proposed program of work (including in relation to information sharing and processes) – provide information specific to the draft Contract, rather than generic processes for managing Subcontracts;</w:t>
      </w:r>
      <w:r w:rsidRPr="0008178C">
        <w:t xml:space="preserve"> </w:t>
      </w:r>
      <w:r>
        <w:t>and</w:t>
      </w:r>
    </w:p>
    <w:p w14:paraId="2FD5DA71" w14:textId="77777777" w:rsidR="00F923B8" w:rsidRDefault="00F923B8" w:rsidP="00F923B8">
      <w:pPr>
        <w:pStyle w:val="ATTANNLV4-ASDEFCON"/>
      </w:pPr>
      <w:r>
        <w:t>describing how supply chain security has been addressed through the proposed Subcontracting strategy;</w:t>
      </w:r>
    </w:p>
    <w:p w14:paraId="3A29F32C" w14:textId="0AFC12AC" w:rsidR="00F923B8" w:rsidRPr="004C161D" w:rsidRDefault="00F923B8" w:rsidP="00F923B8">
      <w:pPr>
        <w:pStyle w:val="NoteToDrafters-ASDEFCON"/>
      </w:pPr>
      <w:r>
        <w:t>Note to drafters:</w:t>
      </w:r>
      <w:r w:rsidR="00AE2C04">
        <w:t xml:space="preserve"> </w:t>
      </w:r>
      <w:r>
        <w:t xml:space="preserve"> If using the ASDEFCON Linkages Module (Strategic), include the words in square brackets if the tender is to cover both the Contract (Acquisition) and Contract (Support).</w:t>
      </w:r>
    </w:p>
    <w:p w14:paraId="7662BBD1" w14:textId="30DC21AB" w:rsidR="00F923B8" w:rsidRDefault="00F923B8" w:rsidP="00F923B8">
      <w:pPr>
        <w:pStyle w:val="ATTANNLV3-ASDEFCON"/>
      </w:pPr>
      <w:r>
        <w:t>in respect of implementing Transition […</w:t>
      </w:r>
      <w:r w:rsidRPr="00351258">
        <w:t xml:space="preserve"> </w:t>
      </w:r>
      <w:r>
        <w:t>under the Contract (Acquisition), and the Phase In and Ramp Up under the Contract (Support)…], describe how the strategy would coordinate these activities with, as applicable:</w:t>
      </w:r>
    </w:p>
    <w:p w14:paraId="44CC4327" w14:textId="77777777" w:rsidR="00F923B8" w:rsidRDefault="00F923B8" w:rsidP="00F923B8">
      <w:pPr>
        <w:pStyle w:val="ATTANNLV4-ASDEFCON"/>
      </w:pPr>
      <w:r>
        <w:t>site-installation activities</w:t>
      </w:r>
      <w:r w:rsidRPr="00986375">
        <w:t xml:space="preserve"> </w:t>
      </w:r>
      <w:r>
        <w:t>on Commonwealth Premises;</w:t>
      </w:r>
    </w:p>
    <w:p w14:paraId="6B38FD51" w14:textId="77777777" w:rsidR="00F923B8" w:rsidRDefault="00F923B8" w:rsidP="00F923B8">
      <w:pPr>
        <w:pStyle w:val="ATTANNLV4-ASDEFCON"/>
      </w:pPr>
      <w:r>
        <w:t>the Acceptance V&amp;V program;</w:t>
      </w:r>
    </w:p>
    <w:p w14:paraId="045AF794" w14:textId="77777777" w:rsidR="00F923B8" w:rsidRDefault="00F923B8" w:rsidP="00F923B8">
      <w:pPr>
        <w:pStyle w:val="ATTANNLV4-ASDEFCON"/>
      </w:pPr>
      <w:r>
        <w:t>delivery to and the Training of Commonwealth operators/users and support units/agencies;</w:t>
      </w:r>
    </w:p>
    <w:p w14:paraId="30D892A7" w14:textId="77777777" w:rsidR="00F923B8" w:rsidRDefault="00F923B8" w:rsidP="00F923B8">
      <w:pPr>
        <w:pStyle w:val="ATTANNLV4-ASDEFCON"/>
      </w:pPr>
      <w:r>
        <w:t>the Contractor (Support) and Approved Subcontractors (Support); and</w:t>
      </w:r>
    </w:p>
    <w:p w14:paraId="7F7ED8BF" w14:textId="7B4CFF4E" w:rsidR="00F923B8" w:rsidRDefault="00F923B8" w:rsidP="00F923B8">
      <w:pPr>
        <w:pStyle w:val="ATTANNLV4-ASDEFCON"/>
      </w:pPr>
      <w:r>
        <w:t>the organisations phasing out those systems superseded by the new Materiel System (ie, to minimise disruption to Defence Capability during the change-over);</w:t>
      </w:r>
    </w:p>
    <w:p w14:paraId="404E0D8D" w14:textId="77777777" w:rsidR="00F923B8" w:rsidRDefault="00F923B8" w:rsidP="00F923B8">
      <w:pPr>
        <w:pStyle w:val="ATTANNLV3-ASDEFCON"/>
      </w:pPr>
      <w:r>
        <w:t>describe the strategy for acquiring and maintaining the key resources (other than Key Persons) needed to perform any resultant Contract, including:</w:t>
      </w:r>
    </w:p>
    <w:p w14:paraId="0D6A9EEF" w14:textId="77777777" w:rsidR="00F923B8" w:rsidRDefault="00F923B8" w:rsidP="00F923B8">
      <w:pPr>
        <w:pStyle w:val="ATTANNLV4-ASDEFCON"/>
      </w:pPr>
      <w:r>
        <w:t>assumptions and constraints due to other programmed work and future projects;</w:t>
      </w:r>
    </w:p>
    <w:p w14:paraId="4E5FFFF4" w14:textId="4BC08A66" w:rsidR="00F923B8" w:rsidRDefault="00F923B8" w:rsidP="00F923B8">
      <w:pPr>
        <w:pStyle w:val="ATTANNLV4-ASDEFCON"/>
      </w:pPr>
      <w:r>
        <w:t>the availability of skilled and qualified personnel, cross-referencing the response to TDR E-</w:t>
      </w:r>
      <w:r>
        <w:fldChar w:fldCharType="begin"/>
      </w:r>
      <w:r>
        <w:instrText xml:space="preserve"> REF _Ref509218247 \r \h </w:instrText>
      </w:r>
      <w:r>
        <w:fldChar w:fldCharType="separate"/>
      </w:r>
      <w:r>
        <w:t>5</w:t>
      </w:r>
      <w:r>
        <w:fldChar w:fldCharType="end"/>
      </w:r>
      <w:r>
        <w:t xml:space="preserve"> (Staff/Skills Profile) as applicable;</w:t>
      </w:r>
    </w:p>
    <w:p w14:paraId="53EB1845" w14:textId="78791D2E" w:rsidR="00F923B8" w:rsidRDefault="00F923B8" w:rsidP="00F923B8">
      <w:pPr>
        <w:pStyle w:val="ATTANNLV4-ASDEFCON"/>
      </w:pPr>
      <w:r>
        <w:t>for significant physical resources, including any additional Technical Data, Facilities and IT infrastructure that have not been included in the list of GFM or GFF offered by the Commonwealth as part of this request for tenders; and</w:t>
      </w:r>
    </w:p>
    <w:p w14:paraId="7D0EE6BB" w14:textId="5C4C43A6" w:rsidR="00F923B8" w:rsidRDefault="00F923B8" w:rsidP="00F923B8">
      <w:pPr>
        <w:pStyle w:val="ATTANNLV4-ASDEFCON"/>
      </w:pPr>
      <w:r>
        <w:t>any other significant resource requirements (eg, Technical Data rights, Software development environment);</w:t>
      </w:r>
    </w:p>
    <w:p w14:paraId="3FB681B4" w14:textId="5CEA72A7" w:rsidR="00F923B8" w:rsidRDefault="00F923B8" w:rsidP="00F923B8">
      <w:pPr>
        <w:pStyle w:val="NoteToDrafters-ASDEFCON"/>
      </w:pPr>
      <w:r>
        <w:t>Note to drafters:</w:t>
      </w:r>
      <w:r w:rsidR="00AE2C04">
        <w:t xml:space="preserve"> </w:t>
      </w:r>
      <w:r>
        <w:t xml:space="preserve"> Delete reference to TDR E-</w:t>
      </w:r>
      <w:r w:rsidRPr="008233F9">
        <w:fldChar w:fldCharType="begin"/>
      </w:r>
      <w:r w:rsidRPr="008233F9">
        <w:instrText xml:space="preserve"> REF _Ref163139425 \w \h </w:instrText>
      </w:r>
      <w:r>
        <w:instrText xml:space="preserve"> \* MERGEFORMAT </w:instrText>
      </w:r>
      <w:r w:rsidRPr="008233F9">
        <w:fldChar w:fldCharType="separate"/>
      </w:r>
      <w:r>
        <w:t>1.1l</w:t>
      </w:r>
      <w:r w:rsidRPr="008233F9">
        <w:fldChar w:fldCharType="end"/>
      </w:r>
      <w:r>
        <w:t xml:space="preserve"> when an EVMS is not applicable.</w:t>
      </w:r>
    </w:p>
    <w:p w14:paraId="579AB446" w14:textId="2FE1695C" w:rsidR="00F923B8" w:rsidRDefault="00F923B8" w:rsidP="00F923B8">
      <w:pPr>
        <w:pStyle w:val="ATTANNLV3-ASDEFCON"/>
      </w:pPr>
      <w:r>
        <w:t>describe the overall strategy for cost and schedule control, and reporting (cross-referencing, as required, to the tenderer’s responses to TDR E-</w:t>
      </w:r>
      <w:r>
        <w:fldChar w:fldCharType="begin"/>
      </w:r>
      <w:r>
        <w:instrText xml:space="preserve"> REF _Ref12436675 \r \h </w:instrText>
      </w:r>
      <w:r>
        <w:fldChar w:fldCharType="separate"/>
      </w:r>
      <w:r>
        <w:t>4</w:t>
      </w:r>
      <w:r>
        <w:fldChar w:fldCharType="end"/>
      </w:r>
      <w:r w:rsidRPr="008233F9">
        <w:t xml:space="preserve"> and E-</w:t>
      </w:r>
      <w:r w:rsidRPr="008233F9">
        <w:fldChar w:fldCharType="begin"/>
      </w:r>
      <w:r w:rsidRPr="008233F9">
        <w:instrText xml:space="preserve"> REF _Ref163139425 \w \h </w:instrText>
      </w:r>
      <w:r>
        <w:instrText xml:space="preserve"> \* MERGEFORMAT </w:instrText>
      </w:r>
      <w:r w:rsidRPr="008233F9">
        <w:fldChar w:fldCharType="separate"/>
      </w:r>
      <w:r>
        <w:t>1.1l</w:t>
      </w:r>
      <w:r w:rsidRPr="008233F9">
        <w:fldChar w:fldCharType="end"/>
      </w:r>
      <w:r w:rsidRPr="008233F9">
        <w:t>);</w:t>
      </w:r>
    </w:p>
    <w:p w14:paraId="3843D04B" w14:textId="77777777" w:rsidR="00F923B8" w:rsidRDefault="00F923B8" w:rsidP="00F923B8">
      <w:pPr>
        <w:pStyle w:val="ATTANNLV3-ASDEFCON"/>
      </w:pPr>
      <w:bookmarkStart w:id="1" w:name="_Ref193965890"/>
      <w:bookmarkStart w:id="2" w:name="_Ref142576056"/>
      <w:r>
        <w:t xml:space="preserve">include brief </w:t>
      </w:r>
      <w:r w:rsidRPr="000347AA">
        <w:t>statements to the suitability of</w:t>
      </w:r>
      <w:r>
        <w:t xml:space="preserve"> the tenderer’s Quality Management System, Work Health and Safety Management System, and Environmental Management System, as applicable to the requirements of the draft Contract, which may be supported by certifications and accreditations (copies of which may be provided with the tender);</w:t>
      </w:r>
      <w:bookmarkEnd w:id="1"/>
    </w:p>
    <w:p w14:paraId="1C9AAFB4" w14:textId="462D7E81" w:rsidR="00F923B8" w:rsidRDefault="00F923B8" w:rsidP="00F923B8">
      <w:pPr>
        <w:pStyle w:val="NoteToDrafters-ASDEFCON"/>
      </w:pPr>
      <w:r>
        <w:t>Note to drafters:</w:t>
      </w:r>
      <w:r w:rsidR="00AE2C04">
        <w:t xml:space="preserve"> </w:t>
      </w:r>
      <w:r>
        <w:t xml:space="preserve"> Delete the following when an EVMS is not applicable.</w:t>
      </w:r>
    </w:p>
    <w:p w14:paraId="755359CA" w14:textId="77777777" w:rsidR="00F923B8" w:rsidRDefault="00F923B8" w:rsidP="00F923B8">
      <w:pPr>
        <w:pStyle w:val="ATTANNLV3-ASDEFCON"/>
      </w:pPr>
      <w:bookmarkStart w:id="3" w:name="_Ref163139425"/>
      <w:r>
        <w:t xml:space="preserve">contain a statement describing the </w:t>
      </w:r>
      <w:r w:rsidRPr="004E29D1">
        <w:t xml:space="preserve">Earned Value Management System </w:t>
      </w:r>
      <w:r>
        <w:t xml:space="preserve">(EVMS) that would be applied, including any significant deviations from </w:t>
      </w:r>
      <w:r w:rsidRPr="00351A73">
        <w:t>AS 4817:2019</w:t>
      </w:r>
      <w:r>
        <w:t xml:space="preserve"> and </w:t>
      </w:r>
      <w:r w:rsidRPr="00351A73">
        <w:t xml:space="preserve">CASG </w:t>
      </w:r>
      <w:r w:rsidRPr="00351A73">
        <w:lastRenderedPageBreak/>
        <w:t>Manual (PM) 006</w:t>
      </w:r>
      <w:r>
        <w:t>, and how Approved Subcontractor performance data would be integrated; and</w:t>
      </w:r>
      <w:bookmarkEnd w:id="2"/>
      <w:bookmarkEnd w:id="3"/>
    </w:p>
    <w:p w14:paraId="19A88C94" w14:textId="77777777" w:rsidR="00F923B8" w:rsidRDefault="00F923B8" w:rsidP="00F923B8">
      <w:pPr>
        <w:pStyle w:val="ATTANNLV3-ASDEFCON"/>
      </w:pPr>
      <w:r>
        <w:t>identify the tenderer’s expectations of the Commonwealth Representative / project office in order to implement the overall project strategy, including</w:t>
      </w:r>
      <w:r w:rsidDel="00E801B4">
        <w:t xml:space="preserve"> </w:t>
      </w:r>
      <w:r>
        <w:t>to co-ordinate the inputs of Commonwealth stakeholders.</w:t>
      </w:r>
    </w:p>
    <w:p w14:paraId="7225B658" w14:textId="0FCB81BE" w:rsidR="00F923B8" w:rsidRDefault="00F923B8" w:rsidP="00F923B8">
      <w:pPr>
        <w:pStyle w:val="NoteToTenderers-ASDEFCON"/>
      </w:pPr>
      <w:r>
        <w:t xml:space="preserve">Note to tenderers:  The Key Staff Positions response for clause </w:t>
      </w:r>
      <w:r>
        <w:rPr>
          <w:b w:val="0"/>
          <w:i w:val="0"/>
        </w:rPr>
        <w:fldChar w:fldCharType="begin"/>
      </w:r>
      <w:r>
        <w:instrText xml:space="preserve"> REF _Ref142573122 \r \h </w:instrText>
      </w:r>
      <w:r>
        <w:rPr>
          <w:b w:val="0"/>
          <w:i w:val="0"/>
        </w:rPr>
      </w:r>
      <w:r>
        <w:rPr>
          <w:b w:val="0"/>
          <w:i w:val="0"/>
        </w:rPr>
        <w:fldChar w:fldCharType="separate"/>
      </w:r>
      <w:r>
        <w:t>1.2</w:t>
      </w:r>
      <w:r>
        <w:rPr>
          <w:b w:val="0"/>
          <w:i w:val="0"/>
        </w:rPr>
        <w:fldChar w:fldCharType="end"/>
      </w:r>
      <w:r w:rsidRPr="000E7FDE">
        <w:t xml:space="preserve"> </w:t>
      </w:r>
      <w:r>
        <w:t>is not included in the recommended number of pages for the overall project strategy above.</w:t>
      </w:r>
    </w:p>
    <w:p w14:paraId="2BD15118" w14:textId="1BB4B1BE" w:rsidR="00F923B8" w:rsidRDefault="00F923B8" w:rsidP="00F923B8">
      <w:pPr>
        <w:pStyle w:val="ATTANNLV2-ASDEFCON"/>
      </w:pPr>
      <w:bookmarkStart w:id="4" w:name="_Ref142570220"/>
      <w:bookmarkStart w:id="5" w:name="_Ref142573122"/>
      <w:r>
        <w:t>Tenderers are to identify Key Staff Positions for any resultant Contract, consistent with the strateg</w:t>
      </w:r>
      <w:bookmarkEnd w:id="4"/>
      <w:r>
        <w:t>ies</w:t>
      </w:r>
      <w:r w:rsidRPr="001A2D63">
        <w:t xml:space="preserve"> </w:t>
      </w:r>
      <w:r>
        <w:t>tendered in response to this Annex E (eg</w:t>
      </w:r>
      <w:r w:rsidR="00C569DE">
        <w:t xml:space="preserve">, </w:t>
      </w:r>
      <w:r>
        <w:t>Project, Systems Engineering and ILS Managers, Software Manager, safety and security experts, or skills for which there is a critical shortage).  For each Key Staff Position:</w:t>
      </w:r>
      <w:bookmarkEnd w:id="5"/>
    </w:p>
    <w:p w14:paraId="1820DAC4" w14:textId="6396A18B" w:rsidR="00F923B8" w:rsidRDefault="00F923B8" w:rsidP="00F923B8">
      <w:pPr>
        <w:pStyle w:val="ATTANNLV3-ASDEFCON"/>
      </w:pPr>
      <w:bookmarkStart w:id="6" w:name="_Ref142571691"/>
      <w:r>
        <w:t>identify a</w:t>
      </w:r>
      <w:r w:rsidRPr="00447737">
        <w:t xml:space="preserve"> position title</w:t>
      </w:r>
      <w:r>
        <w:t xml:space="preserve"> and the related duties, </w:t>
      </w:r>
      <w:r w:rsidRPr="00447737">
        <w:t>responsibilities</w:t>
      </w:r>
      <w:r>
        <w:t xml:space="preserve"> and delegated authorities;</w:t>
      </w:r>
      <w:bookmarkEnd w:id="6"/>
    </w:p>
    <w:p w14:paraId="3F754AE6" w14:textId="77777777" w:rsidR="00F923B8" w:rsidRDefault="00F923B8" w:rsidP="00F923B8">
      <w:pPr>
        <w:pStyle w:val="ATTANNLV3-ASDEFCON"/>
      </w:pPr>
      <w:bookmarkStart w:id="7" w:name="_Ref142571448"/>
      <w:r>
        <w:t>propose a Key Staff Position specification, defining the qualifications, training, essential and desirable experience, and any other personal attributes required to fill the position;</w:t>
      </w:r>
      <w:bookmarkEnd w:id="7"/>
    </w:p>
    <w:p w14:paraId="11C72E27" w14:textId="79408991" w:rsidR="00F923B8" w:rsidRDefault="00F923B8" w:rsidP="00F923B8">
      <w:pPr>
        <w:pStyle w:val="ATTANNLV3-ASDEFCON"/>
      </w:pPr>
      <w:r>
        <w:t xml:space="preserve">identify the number of staff in the tenderer’s organisation, including proposed Approved Subcontractors, with the qualifications, skills and experience described in response to clause </w:t>
      </w:r>
      <w:r>
        <w:fldChar w:fldCharType="begin"/>
      </w:r>
      <w:r>
        <w:instrText xml:space="preserve"> REF _Ref142571448 \w \h </w:instrText>
      </w:r>
      <w:r>
        <w:fldChar w:fldCharType="separate"/>
      </w:r>
      <w:r>
        <w:t>1.2b</w:t>
      </w:r>
      <w:r>
        <w:fldChar w:fldCharType="end"/>
      </w:r>
      <w:r>
        <w:t>, currently undertaking equivalent roles to the Key Staff Position; and</w:t>
      </w:r>
    </w:p>
    <w:p w14:paraId="2142446B" w14:textId="77777777" w:rsidR="00F923B8" w:rsidRDefault="00F923B8" w:rsidP="00F923B8">
      <w:pPr>
        <w:pStyle w:val="ATTANNLV3-ASDEFCON"/>
      </w:pPr>
      <w:r>
        <w:t>describe the tenderer’s strategy</w:t>
      </w:r>
      <w:r w:rsidRPr="00F56F36">
        <w:t xml:space="preserve"> to fill the Key Staff Position</w:t>
      </w:r>
      <w:r>
        <w:t>.</w:t>
      </w:r>
    </w:p>
    <w:p w14:paraId="064783D5" w14:textId="77777777" w:rsidR="00F923B8" w:rsidRPr="009169F7" w:rsidRDefault="00F923B8" w:rsidP="00F923B8">
      <w:pPr>
        <w:pStyle w:val="ASDEFCONNormal"/>
        <w:keepNext/>
        <w:rPr>
          <w:b/>
        </w:rPr>
      </w:pPr>
      <w:r w:rsidRPr="009169F7">
        <w:rPr>
          <w:b/>
        </w:rPr>
        <w:t>Systems Engineering Strategy</w:t>
      </w:r>
    </w:p>
    <w:p w14:paraId="00993662" w14:textId="77777777" w:rsidR="00F923B8" w:rsidRDefault="00F923B8" w:rsidP="00F923B8">
      <w:pPr>
        <w:pStyle w:val="NoteToDrafters-ASDEFCON"/>
      </w:pPr>
      <w:r>
        <w:t>Note to drafters:  This Strategy will inform the Systems Engineering Management Plan and related plans of any resultant Contract.  DO NOT request draft plans related to this requirement.</w:t>
      </w:r>
    </w:p>
    <w:p w14:paraId="10C80354" w14:textId="77777777" w:rsidR="00F923B8" w:rsidRDefault="00F923B8" w:rsidP="00F923B8">
      <w:pPr>
        <w:pStyle w:val="NoteToTenderers-ASDEFCON"/>
      </w:pPr>
      <w:r>
        <w:t>Note to tenderers:  The recommended number of pages for this Strategy is 35 pages of text.</w:t>
      </w:r>
    </w:p>
    <w:p w14:paraId="64346A0F" w14:textId="77777777" w:rsidR="00F923B8" w:rsidRDefault="00F923B8" w:rsidP="00F923B8">
      <w:pPr>
        <w:pStyle w:val="ATTANNLV2-ASDEFCON"/>
      </w:pPr>
      <w:bookmarkStart w:id="8" w:name="_Ref434833205"/>
      <w:r>
        <w:t>Tenderers are to describe the strategy for conducting the engineering activities for any resultant Contract, including:</w:t>
      </w:r>
      <w:bookmarkEnd w:id="8"/>
    </w:p>
    <w:p w14:paraId="49D59DCC" w14:textId="77777777" w:rsidR="00F923B8" w:rsidRDefault="00F923B8" w:rsidP="00F923B8">
      <w:pPr>
        <w:pStyle w:val="ATTANNLV3-ASDEFCON"/>
      </w:pPr>
      <w:r>
        <w:t>in the context of the proposed technical solution and maturity of the Mission System (described in response to TDR F-2) and an analysis of the configuration, role and environment (described in the Operational Concept Document (OCD)),</w:t>
      </w:r>
      <w:r w:rsidRPr="009F3D11">
        <w:t xml:space="preserve"> </w:t>
      </w:r>
      <w:r>
        <w:t>a description of the engineering program including the extent of design and development required and the implications that has for the engineering program, such as</w:t>
      </w:r>
      <w:r w:rsidRPr="009F3D11">
        <w:t xml:space="preserve"> </w:t>
      </w:r>
      <w:r w:rsidRPr="00283BF3">
        <w:t>the development</w:t>
      </w:r>
      <w:r>
        <w:t xml:space="preserve"> cycle(s) to be adopted;</w:t>
      </w:r>
    </w:p>
    <w:p w14:paraId="23138343" w14:textId="77777777" w:rsidR="00F923B8" w:rsidRDefault="00F923B8" w:rsidP="00F923B8">
      <w:pPr>
        <w:pStyle w:val="ATTANNLV3-ASDEFCON"/>
      </w:pPr>
      <w:r>
        <w:t>a summary graphic, showing how the tenderer plans to conduct the systems engineering and specialty engineering programs defined in the draft SOW, including:</w:t>
      </w:r>
    </w:p>
    <w:p w14:paraId="3E9F6740" w14:textId="2C27C448" w:rsidR="00F923B8" w:rsidRDefault="00F923B8" w:rsidP="00F923B8">
      <w:pPr>
        <w:pStyle w:val="ATTANNLV4-ASDEFCON"/>
      </w:pPr>
      <w:r>
        <w:t>key events and activities related to the major work streams and draft Contract phases identified in the overall project strategy (see TDR E-</w:t>
      </w:r>
      <w:r>
        <w:fldChar w:fldCharType="begin"/>
      </w:r>
      <w:r>
        <w:instrText xml:space="preserve"> REF _Ref434817689 \r \h </w:instrText>
      </w:r>
      <w:r>
        <w:fldChar w:fldCharType="separate"/>
      </w:r>
      <w:r>
        <w:t>1.1</w:t>
      </w:r>
      <w:r>
        <w:fldChar w:fldCharType="end"/>
      </w:r>
      <w:r>
        <w:t>);</w:t>
      </w:r>
    </w:p>
    <w:p w14:paraId="0448C7CA" w14:textId="37894794" w:rsidR="00F923B8" w:rsidRDefault="00F923B8" w:rsidP="00F923B8">
      <w:pPr>
        <w:pStyle w:val="ATTANNLV4-ASDEFCON"/>
      </w:pPr>
      <w:r>
        <w:t>the integration of the specialty engineering strategies (see TDR E-</w:t>
      </w:r>
      <w:r>
        <w:fldChar w:fldCharType="begin"/>
      </w:r>
      <w:r>
        <w:instrText xml:space="preserve"> REF _Ref479574287 \r \h </w:instrText>
      </w:r>
      <w:r>
        <w:fldChar w:fldCharType="separate"/>
      </w:r>
      <w:r>
        <w:t>1.4</w:t>
      </w:r>
      <w:r>
        <w:fldChar w:fldCharType="end"/>
      </w:r>
      <w:r>
        <w:t>); and</w:t>
      </w:r>
    </w:p>
    <w:p w14:paraId="77253312" w14:textId="77777777" w:rsidR="00F923B8" w:rsidRDefault="00F923B8" w:rsidP="00F923B8">
      <w:pPr>
        <w:pStyle w:val="ATTANNLV4-ASDEFCON"/>
      </w:pPr>
      <w:r>
        <w:t>engineering-related Mandated System Reviews and Internal System Reviews;</w:t>
      </w:r>
    </w:p>
    <w:p w14:paraId="69253D8F" w14:textId="77777777" w:rsidR="00F923B8" w:rsidRDefault="00F923B8" w:rsidP="00F923B8">
      <w:pPr>
        <w:pStyle w:val="ATTANNLV3-ASDEFCON"/>
      </w:pPr>
      <w:r>
        <w:t>a summary of each key activity and Milestone in the summary graphic, including:</w:t>
      </w:r>
    </w:p>
    <w:p w14:paraId="54B79940" w14:textId="77777777" w:rsidR="00F923B8" w:rsidRDefault="00F923B8" w:rsidP="00F923B8">
      <w:pPr>
        <w:pStyle w:val="ATTANNLV4-ASDEFCON"/>
      </w:pPr>
      <w:r>
        <w:t>a brief description of the scope of work;</w:t>
      </w:r>
    </w:p>
    <w:p w14:paraId="227F0139" w14:textId="0A598D4E" w:rsidR="00F923B8" w:rsidRDefault="00F923B8" w:rsidP="00F923B8">
      <w:pPr>
        <w:pStyle w:val="ATTANNLV4-ASDEFCON"/>
      </w:pPr>
      <w:r>
        <w:t>entry and exit criteria and dependencies on the Commonwealth and Associated Parties, where these add to or vary from Attachment C of the draft Contract;</w:t>
      </w:r>
      <w:r w:rsidRPr="00A33CCD">
        <w:t xml:space="preserve"> </w:t>
      </w:r>
      <w:r>
        <w:t>and</w:t>
      </w:r>
    </w:p>
    <w:p w14:paraId="7D5E9A6E" w14:textId="77777777" w:rsidR="00F923B8" w:rsidRDefault="00F923B8" w:rsidP="00F923B8">
      <w:pPr>
        <w:pStyle w:val="ATTANNLV4-ASDEFCON"/>
      </w:pPr>
      <w:r>
        <w:t>any significant assumptions, limitations and constraints;</w:t>
      </w:r>
    </w:p>
    <w:p w14:paraId="31576D0A" w14:textId="3CE898FD" w:rsidR="00F923B8" w:rsidRDefault="00F923B8" w:rsidP="00F923B8">
      <w:pPr>
        <w:pStyle w:val="ATTANNLV3-ASDEFCON"/>
      </w:pPr>
      <w:r>
        <w:t>the identification of the standards (eg, ANSI/EIA-632, ISO/IEC 15288, ISO/IEC 12207) to be used to undertake and structure the engineering program, and the factors to be addressed when tailoring these standards;</w:t>
      </w:r>
    </w:p>
    <w:p w14:paraId="01FEF4E0" w14:textId="77777777" w:rsidR="00F923B8" w:rsidRDefault="00F923B8" w:rsidP="00F923B8">
      <w:pPr>
        <w:pStyle w:val="ATTANNLV3-ASDEFCON"/>
      </w:pPr>
      <w:r>
        <w:t>a description of how requirements analysis for the Mission System will be performed, identifying the approximate order of activities (including rationale) and requirements for which modelling would be appropriate (including rationale);</w:t>
      </w:r>
    </w:p>
    <w:p w14:paraId="2D04D97E" w14:textId="77777777" w:rsidR="00F923B8" w:rsidRPr="00DD27E0" w:rsidRDefault="00F923B8" w:rsidP="00F923B8">
      <w:pPr>
        <w:pStyle w:val="ATTANNLV3-ASDEFCON"/>
      </w:pPr>
      <w:r>
        <w:t xml:space="preserve">a description of how </w:t>
      </w:r>
      <w:r w:rsidRPr="00DD27E0">
        <w:t xml:space="preserve">standard company procedures </w:t>
      </w:r>
      <w:r>
        <w:t xml:space="preserve">address the engineering activities required for the draft Contract, identifying any need for new or modified </w:t>
      </w:r>
      <w:r w:rsidRPr="00DD27E0">
        <w:t>procedures;</w:t>
      </w:r>
    </w:p>
    <w:p w14:paraId="2E187F62" w14:textId="146C54E4" w:rsidR="00F923B8" w:rsidRDefault="00F923B8" w:rsidP="00F923B8">
      <w:pPr>
        <w:pStyle w:val="ATTANNLV3-ASDEFCON"/>
      </w:pPr>
      <w:r>
        <w:lastRenderedPageBreak/>
        <w:t>the strategy to address key areas of risk identified in response to TDR E-</w:t>
      </w:r>
      <w:r>
        <w:fldChar w:fldCharType="begin"/>
      </w:r>
      <w:r>
        <w:instrText xml:space="preserve"> REF _Ref475081839 \r \h </w:instrText>
      </w:r>
      <w:r>
        <w:fldChar w:fldCharType="separate"/>
      </w:r>
      <w:r>
        <w:t>6</w:t>
      </w:r>
      <w:r>
        <w:fldChar w:fldCharType="end"/>
      </w:r>
      <w:r>
        <w:t xml:space="preserve"> (</w:t>
      </w:r>
      <w:r>
        <w:fldChar w:fldCharType="begin"/>
      </w:r>
      <w:r>
        <w:instrText xml:space="preserve"> REF _Ref467242032 \h </w:instrText>
      </w:r>
      <w:r>
        <w:fldChar w:fldCharType="separate"/>
      </w:r>
      <w:r>
        <w:t>Risk Assessment and Risk Register</w:t>
      </w:r>
      <w:r>
        <w:fldChar w:fldCharType="end"/>
      </w:r>
      <w:r>
        <w:t>), and any Technical Performance Measures to be used;</w:t>
      </w:r>
    </w:p>
    <w:p w14:paraId="7CDB9D74" w14:textId="77777777" w:rsidR="00F923B8" w:rsidRDefault="00F923B8" w:rsidP="00F923B8">
      <w:pPr>
        <w:pStyle w:val="ATTANNLV3-ASDEFCON"/>
      </w:pPr>
      <w:r>
        <w:t>the strategy for engineering governance and technical control, referring to the Work Breakdown Structure (WBS), product breakdown structure, Subcontract boundaries, and technical specifications;</w:t>
      </w:r>
    </w:p>
    <w:p w14:paraId="10345697" w14:textId="77777777" w:rsidR="00F923B8" w:rsidRDefault="00F923B8" w:rsidP="00F923B8">
      <w:pPr>
        <w:pStyle w:val="ATTANNLV3-ASDEFCON"/>
      </w:pPr>
      <w:r>
        <w:t>the strategy to achieve and maintain any required organisational certifications;</w:t>
      </w:r>
    </w:p>
    <w:p w14:paraId="42EAA49D" w14:textId="77777777" w:rsidR="00F923B8" w:rsidRDefault="00F923B8" w:rsidP="00F923B8">
      <w:pPr>
        <w:pStyle w:val="ATTANNLV3-ASDEFCON"/>
      </w:pPr>
      <w:r>
        <w:t>the integration of Subcontractor engineering activities; and</w:t>
      </w:r>
    </w:p>
    <w:p w14:paraId="3EB9F8FF" w14:textId="77777777" w:rsidR="00F923B8" w:rsidRDefault="00F923B8" w:rsidP="00F923B8">
      <w:pPr>
        <w:pStyle w:val="ATTANNLV3-ASDEFCON"/>
      </w:pPr>
      <w:r>
        <w:t>the strategy for conducting Software engineering activities, particularly in relation to:</w:t>
      </w:r>
    </w:p>
    <w:p w14:paraId="7F921FEE" w14:textId="77777777" w:rsidR="00F923B8" w:rsidRDefault="00F923B8" w:rsidP="00F923B8">
      <w:pPr>
        <w:pStyle w:val="ATTANNLV4-ASDEFCON"/>
      </w:pPr>
      <w:r>
        <w:t>Software selection, including the selection criteria, use of Commercial-Off-The-Shelf (COTS) / Military-Off-The-Shelf (MOTS) Software or open-source Software, and Software supply chain considerations;</w:t>
      </w:r>
    </w:p>
    <w:p w14:paraId="23DFF0BD" w14:textId="77777777" w:rsidR="00F923B8" w:rsidRDefault="00F923B8" w:rsidP="00F923B8">
      <w:pPr>
        <w:pStyle w:val="ATTANNLV4-ASDEFCON"/>
      </w:pPr>
      <w:r>
        <w:t>Software assurance and Software Certification activities, including (as applicable) Software-related Security Accreditations;</w:t>
      </w:r>
    </w:p>
    <w:p w14:paraId="61233F20" w14:textId="77777777" w:rsidR="00F923B8" w:rsidRDefault="00F923B8" w:rsidP="00F923B8">
      <w:pPr>
        <w:pStyle w:val="ATTANNLV4-ASDEFCON"/>
      </w:pPr>
      <w:r>
        <w:t>developing Software assessed as safety critical and/or mission critical;</w:t>
      </w:r>
    </w:p>
    <w:p w14:paraId="20399EDF" w14:textId="77777777" w:rsidR="00F923B8" w:rsidRDefault="00F923B8" w:rsidP="00F923B8">
      <w:pPr>
        <w:pStyle w:val="ATTANNLV4-ASDEFCON"/>
      </w:pPr>
      <w:r>
        <w:t>a measurement program to assess the progress of Software development; and</w:t>
      </w:r>
    </w:p>
    <w:p w14:paraId="5D90883B" w14:textId="0FEBE892" w:rsidR="00F923B8" w:rsidRDefault="00F923B8" w:rsidP="00F923B8">
      <w:pPr>
        <w:pStyle w:val="ATTANNLV4-ASDEFCON"/>
      </w:pPr>
      <w:r>
        <w:t>assumptions in relation to Software Defects within new and modified code at the time of delivery, at the Software criticality levels as defined in DID-ENG-SW-SWLIST (eg, criticality 0, 1 &amp; 2: zero defects, criticality 3: &lt; 10 defects/million lines of code), referring to the TDR F-5 response as required, and comparing these assumptions to industry norms/standards for the type of Software.</w:t>
      </w:r>
    </w:p>
    <w:p w14:paraId="0CC73A9F" w14:textId="77777777" w:rsidR="00F923B8" w:rsidRPr="009169F7" w:rsidRDefault="00F923B8" w:rsidP="00F923B8">
      <w:pPr>
        <w:pStyle w:val="ASDEFCONNormal"/>
        <w:keepNext/>
        <w:rPr>
          <w:b/>
        </w:rPr>
      </w:pPr>
      <w:bookmarkStart w:id="9" w:name="_Ref434501761"/>
      <w:r w:rsidRPr="009169F7">
        <w:rPr>
          <w:b/>
        </w:rPr>
        <w:t>Specialty Engineering Strategy</w:t>
      </w:r>
    </w:p>
    <w:p w14:paraId="52208A8D" w14:textId="77777777" w:rsidR="00F923B8" w:rsidRDefault="00F923B8" w:rsidP="00F923B8">
      <w:pPr>
        <w:pStyle w:val="NoteToDrafters-ASDEFCON"/>
      </w:pPr>
      <w:r>
        <w:t>Note to drafters:  This Strategy will inform a number of Specialty Engineering plans for any resultant Contract.  DO NOT request draft plans related to this requirement.</w:t>
      </w:r>
    </w:p>
    <w:p w14:paraId="4570242E" w14:textId="77777777" w:rsidR="00F923B8" w:rsidRDefault="00F923B8" w:rsidP="00F923B8">
      <w:pPr>
        <w:pStyle w:val="NoteToDrafters-ASDEFCON"/>
        <w:keepNext w:val="0"/>
      </w:pPr>
      <w:r>
        <w:t xml:space="preserve">Amend the following clauses to only include specialty engineering activities significant enough to influence the tender outcome. </w:t>
      </w:r>
      <w:r w:rsidRPr="00A847BF">
        <w:t xml:space="preserve"> </w:t>
      </w:r>
      <w:r>
        <w:t>If amended, update the recommended number of pages.</w:t>
      </w:r>
    </w:p>
    <w:p w14:paraId="7A28D432" w14:textId="77777777" w:rsidR="00F923B8" w:rsidRDefault="00F923B8" w:rsidP="00F923B8">
      <w:pPr>
        <w:pStyle w:val="NoteToTenderers-ASDEFCON"/>
        <w:keepNext w:val="0"/>
      </w:pPr>
      <w:r>
        <w:t>Note to tenderers:  The recommended number of pages for this strategy is 15 pages of text (with the majority for the system security and system safety programs).  A separate summary graphic is not required as this should be part of the systems engineering strategy.</w:t>
      </w:r>
    </w:p>
    <w:p w14:paraId="0B617A0E" w14:textId="77777777" w:rsidR="00F923B8" w:rsidRDefault="00F923B8" w:rsidP="00F923B8">
      <w:pPr>
        <w:pStyle w:val="ATTANNLV2-ASDEFCON"/>
      </w:pPr>
      <w:bookmarkStart w:id="10" w:name="_Ref479574287"/>
      <w:r>
        <w:t>Tenderers are to describe their strategies for conducting, and achieving the objectives of, the specialty engineering programs</w:t>
      </w:r>
      <w:r w:rsidRPr="003151E2">
        <w:t xml:space="preserve"> </w:t>
      </w:r>
      <w:r>
        <w:t>under any resultant Contract, including</w:t>
      </w:r>
      <w:r w:rsidRPr="00570651">
        <w:t xml:space="preserve"> </w:t>
      </w:r>
      <w:r>
        <w:t>in relation to:</w:t>
      </w:r>
      <w:bookmarkEnd w:id="10"/>
    </w:p>
    <w:p w14:paraId="3594102D" w14:textId="77777777" w:rsidR="00F923B8" w:rsidRPr="003236D0" w:rsidRDefault="00F923B8" w:rsidP="00F923B8">
      <w:pPr>
        <w:pStyle w:val="ATTANNLV3-ASDEFCON"/>
      </w:pPr>
      <w:r>
        <w:t>the growth, evolution and Obsolescence program, how</w:t>
      </w:r>
      <w:r w:rsidRPr="00F064B7">
        <w:t xml:space="preserve"> </w:t>
      </w:r>
      <w:r>
        <w:t>the program would address the tenderer’s response to TDR F-3, System Evolution and Growth;</w:t>
      </w:r>
    </w:p>
    <w:p w14:paraId="0C3D64D2" w14:textId="77777777" w:rsidR="00F923B8" w:rsidRPr="003236D0" w:rsidRDefault="00F923B8" w:rsidP="00F923B8">
      <w:pPr>
        <w:pStyle w:val="ATTANNLV3-ASDEFCON"/>
        <w:rPr>
          <w:szCs w:val="22"/>
        </w:rPr>
      </w:pPr>
      <w:r w:rsidRPr="003236D0">
        <w:t>Integrat</w:t>
      </w:r>
      <w:r>
        <w:t xml:space="preserve">ed Reliability, Maintainability </w:t>
      </w:r>
      <w:r w:rsidRPr="003236D0">
        <w:t>and Testability engineering</w:t>
      </w:r>
      <w:r>
        <w:t>,</w:t>
      </w:r>
      <w:r w:rsidRPr="003236D0">
        <w:t xml:space="preserve"> </w:t>
      </w:r>
      <w:r>
        <w:t>how the program will enable operational readiness and mission success requirements in the Function and Performance Specification (FPS) to be satisfied, and the methods for Verification;</w:t>
      </w:r>
    </w:p>
    <w:p w14:paraId="2A5170EE" w14:textId="77777777" w:rsidR="00F923B8" w:rsidRDefault="00F923B8" w:rsidP="00F923B8">
      <w:pPr>
        <w:pStyle w:val="ATTANNLV3-ASDEFCON"/>
      </w:pPr>
      <w:r>
        <w:t>Logistics Engineering, how the program will ensure that design considerations for the Mission System address Supportability (referencing the ILS strategy as applicable);</w:t>
      </w:r>
    </w:p>
    <w:p w14:paraId="11662D7C" w14:textId="3A9B1D26" w:rsidR="00F923B8" w:rsidRDefault="00F923B8" w:rsidP="00F923B8">
      <w:pPr>
        <w:pStyle w:val="ATTANNLV3-ASDEFCON"/>
      </w:pPr>
      <w:r>
        <w:t>the Human System Integration program, the standards and approach to be used, including for:</w:t>
      </w:r>
    </w:p>
    <w:p w14:paraId="17EBAB6A" w14:textId="07BE5235" w:rsidR="00F923B8" w:rsidRDefault="00F923B8" w:rsidP="00F923B8">
      <w:pPr>
        <w:pStyle w:val="ATTANNLV4-ASDEFCON"/>
      </w:pPr>
      <w:r>
        <w:t>ensuring appropriate and comprehensive consideration of HSI issues in the design of the Mission System, Support System</w:t>
      </w:r>
      <w:r w:rsidR="000E6950">
        <w:t>,</w:t>
      </w:r>
      <w:r>
        <w:t xml:space="preserve"> and Developmental Support System Components;</w:t>
      </w:r>
    </w:p>
    <w:p w14:paraId="471BD248" w14:textId="676A3D17" w:rsidR="00F923B8" w:rsidRDefault="00F923B8" w:rsidP="00F923B8">
      <w:pPr>
        <w:pStyle w:val="ATTANNLV4-ASDEFCON"/>
      </w:pPr>
      <w:r>
        <w:t>identification and management of human-system performance risks;</w:t>
      </w:r>
    </w:p>
    <w:p w14:paraId="115EE6A8" w14:textId="77777777" w:rsidR="00F923B8" w:rsidRDefault="00F923B8" w:rsidP="00F923B8">
      <w:pPr>
        <w:pStyle w:val="ATTANNLV4-ASDEFCON"/>
      </w:pPr>
      <w:r>
        <w:t>optimising total system performance through consideration of human capabilities and limitations; and</w:t>
      </w:r>
    </w:p>
    <w:p w14:paraId="00C36DFD" w14:textId="7575F967" w:rsidR="00F923B8" w:rsidRDefault="00F923B8" w:rsidP="00F923B8">
      <w:pPr>
        <w:pStyle w:val="ATTANNLV4-ASDEFCON"/>
      </w:pPr>
      <w:r>
        <w:t>the methods for Verification of HSI-related requirements;</w:t>
      </w:r>
    </w:p>
    <w:p w14:paraId="645F23CD" w14:textId="77777777" w:rsidR="00F923B8" w:rsidRDefault="00F923B8" w:rsidP="00F923B8">
      <w:pPr>
        <w:pStyle w:val="ATTANNLV3-ASDEFCON"/>
      </w:pPr>
      <w:r>
        <w:t>the E</w:t>
      </w:r>
      <w:r w:rsidRPr="00C77416">
        <w:t xml:space="preserve">lectromagnetic </w:t>
      </w:r>
      <w:r>
        <w:t>E</w:t>
      </w:r>
      <w:r w:rsidRPr="00C77416">
        <w:t xml:space="preserve">nvironmental </w:t>
      </w:r>
      <w:r>
        <w:t>E</w:t>
      </w:r>
      <w:r w:rsidRPr="00C77416">
        <w:t>ffects</w:t>
      </w:r>
      <w:r>
        <w:t xml:space="preserve"> (E3) program, how the E3 requirements set out in the FPS will be satisfied, and the methods for Verification;</w:t>
      </w:r>
    </w:p>
    <w:p w14:paraId="30ED65B6" w14:textId="5A5B93BF" w:rsidR="00F923B8" w:rsidRDefault="00F923B8" w:rsidP="00F923B8">
      <w:pPr>
        <w:pStyle w:val="NoteToDrafters-ASDEFCON"/>
      </w:pPr>
      <w:r>
        <w:lastRenderedPageBreak/>
        <w:t>Note to drafters:  Amend the following to the Contractor’s responsibilities.</w:t>
      </w:r>
      <w:r w:rsidR="00AE2C04">
        <w:t xml:space="preserve"> </w:t>
      </w:r>
      <w:r>
        <w:t xml:space="preserve"> Refer to the Defence Security Principles Framework (DSPF) and Information Security Manual, as applicable.</w:t>
      </w:r>
    </w:p>
    <w:p w14:paraId="1E63CE30" w14:textId="5FE16F24" w:rsidR="00F923B8" w:rsidRDefault="00F923B8" w:rsidP="00745C9E">
      <w:pPr>
        <w:pStyle w:val="ATTANNLV3-ASDEFCON"/>
      </w:pPr>
      <w:r>
        <w:t xml:space="preserve">system security (including physical security, Emanation Security (EMSEC) and </w:t>
      </w:r>
      <w:r w:rsidR="00F13E55">
        <w:t>C</w:t>
      </w:r>
      <w:r>
        <w:t>yber</w:t>
      </w:r>
      <w:r w:rsidR="00F13E55">
        <w:t xml:space="preserve"> S</w:t>
      </w:r>
      <w:r>
        <w:t xml:space="preserve">ecurity), how the system security program will address security requirements for the Materiel System and </w:t>
      </w:r>
      <w:r w:rsidR="00745C9E" w:rsidRPr="00745C9E">
        <w:t>[… achieve/support the Commonwealth’s achievement of…]</w:t>
      </w:r>
      <w:r>
        <w:t xml:space="preserve"> applicable Security Authorisations; and</w:t>
      </w:r>
    </w:p>
    <w:p w14:paraId="75E9BD75" w14:textId="77777777" w:rsidR="00F923B8" w:rsidRDefault="00F923B8" w:rsidP="00F923B8">
      <w:pPr>
        <w:pStyle w:val="NoteToDrafters-ASDEFCON"/>
      </w:pPr>
      <w:r>
        <w:t>Note to drafters:  Amend to suit the tailoring of SOW clause 4.6.6, System Safety.</w:t>
      </w:r>
    </w:p>
    <w:p w14:paraId="23163049" w14:textId="77777777" w:rsidR="00F923B8" w:rsidRDefault="00F923B8" w:rsidP="00F923B8">
      <w:pPr>
        <w:pStyle w:val="ATTANNLV3-ASDEFCON"/>
      </w:pPr>
      <w:r>
        <w:t>the system safety program,</w:t>
      </w:r>
      <w:r w:rsidRPr="00787257">
        <w:t xml:space="preserve"> </w:t>
      </w:r>
      <w:r>
        <w:t>the standards and approach to</w:t>
      </w:r>
      <w:r w:rsidRPr="00FA34D1">
        <w:t xml:space="preserve"> </w:t>
      </w:r>
      <w:r>
        <w:t>be used, including for:</w:t>
      </w:r>
    </w:p>
    <w:p w14:paraId="254720E3" w14:textId="77777777" w:rsidR="00F923B8" w:rsidRDefault="00F923B8" w:rsidP="00F923B8">
      <w:pPr>
        <w:pStyle w:val="ATTANNLV4-ASDEFCON"/>
      </w:pPr>
      <w:r>
        <w:t>hazard analyses and the application of safe design principles to eliminate hazards and minimise risks</w:t>
      </w:r>
      <w:r w:rsidRPr="00FA34D1">
        <w:t>;</w:t>
      </w:r>
    </w:p>
    <w:p w14:paraId="34C55911" w14:textId="77777777" w:rsidR="00F923B8" w:rsidRDefault="00F923B8" w:rsidP="00F923B8">
      <w:pPr>
        <w:pStyle w:val="ATTANNLV4-ASDEFCON"/>
      </w:pPr>
      <w:r>
        <w:t>the validation and integration of any extant safety-related data;</w:t>
      </w:r>
    </w:p>
    <w:p w14:paraId="11F6A849" w14:textId="77777777" w:rsidR="00F923B8" w:rsidRDefault="00F923B8" w:rsidP="00F923B8">
      <w:pPr>
        <w:pStyle w:val="ATTANNLV4-ASDEFCON"/>
      </w:pPr>
      <w:r>
        <w:t>preparation of the Safety Case Report(s) and supporting evidence; and</w:t>
      </w:r>
    </w:p>
    <w:p w14:paraId="3EA2BA75" w14:textId="77777777" w:rsidR="00F923B8" w:rsidRDefault="00F923B8" w:rsidP="00F923B8">
      <w:pPr>
        <w:pStyle w:val="ATTANNLV4-ASDEFCON"/>
      </w:pPr>
      <w:r>
        <w:t>the approach to attaining any applicable design registrations and certifications.</w:t>
      </w:r>
      <w:bookmarkEnd w:id="9"/>
    </w:p>
    <w:p w14:paraId="03D7EE5A" w14:textId="77777777" w:rsidR="00F923B8" w:rsidRPr="009169F7" w:rsidRDefault="00F923B8" w:rsidP="00F923B8">
      <w:pPr>
        <w:pStyle w:val="ASDEFCONNormal"/>
        <w:keepNext/>
        <w:rPr>
          <w:b/>
        </w:rPr>
      </w:pPr>
      <w:r w:rsidRPr="009169F7">
        <w:rPr>
          <w:b/>
        </w:rPr>
        <w:t>Integration, Verification and Validation Strategy</w:t>
      </w:r>
    </w:p>
    <w:p w14:paraId="0DDFAFFD" w14:textId="77777777" w:rsidR="00F923B8" w:rsidRDefault="00F923B8" w:rsidP="00F923B8">
      <w:pPr>
        <w:pStyle w:val="NoteToDrafters-ASDEFCON"/>
      </w:pPr>
      <w:r>
        <w:t>Note to drafters:  This Strategy will inform the V&amp;V Plan and related plans, to be developed for any resultant Contract.  DO NOT request draft plans related to this tender data requirement.</w:t>
      </w:r>
    </w:p>
    <w:p w14:paraId="596F46B7" w14:textId="77777777" w:rsidR="00F923B8" w:rsidRDefault="00F923B8" w:rsidP="00F923B8">
      <w:pPr>
        <w:pStyle w:val="NoteToTenderers-ASDEFCON"/>
      </w:pPr>
      <w:r>
        <w:t>Note to tenderers:  The recommended number of pages for this strategy is 15 pages of text.</w:t>
      </w:r>
    </w:p>
    <w:p w14:paraId="1CF8B11A" w14:textId="77777777" w:rsidR="00F923B8" w:rsidRDefault="00F923B8" w:rsidP="00F923B8">
      <w:pPr>
        <w:pStyle w:val="ATTANNLV2-ASDEFCON"/>
      </w:pPr>
      <w:r>
        <w:t>Tenderers are to describe the strategy for conducting the integration and Verification and Validation (V&amp;V) activities for any resultant Contract, including:</w:t>
      </w:r>
    </w:p>
    <w:p w14:paraId="0BAEE507" w14:textId="77777777" w:rsidR="00F923B8" w:rsidRDefault="00F923B8" w:rsidP="00F923B8">
      <w:pPr>
        <w:pStyle w:val="ATTANNLV3-ASDEFCON"/>
      </w:pPr>
      <w:r>
        <w:t>a summary graphic, showing how the tenderer plans to conduct its system integration activities and the V&amp;V program defined in the draft SOW, including:</w:t>
      </w:r>
    </w:p>
    <w:p w14:paraId="4F94E1F5" w14:textId="77777777" w:rsidR="00F923B8" w:rsidRDefault="00F923B8" w:rsidP="00F923B8">
      <w:pPr>
        <w:pStyle w:val="ATTANNLV4-ASDEFCON"/>
      </w:pPr>
      <w:r>
        <w:t>the proposed integration strategy, with particular emphasis on the content and timing of activities to reduce integration risk;</w:t>
      </w:r>
    </w:p>
    <w:p w14:paraId="1DAD587C" w14:textId="77777777" w:rsidR="00F923B8" w:rsidRDefault="00F923B8" w:rsidP="00F923B8">
      <w:pPr>
        <w:pStyle w:val="ATTANNLV4-ASDEFCON"/>
      </w:pPr>
      <w:r>
        <w:t>the overall flow of the integration, V&amp;V, installation (if applicable), and the delivery schedules for both the Mission System and the Support System;</w:t>
      </w:r>
    </w:p>
    <w:p w14:paraId="1E2856C7" w14:textId="77777777" w:rsidR="00F923B8" w:rsidRDefault="00F923B8" w:rsidP="00F923B8">
      <w:pPr>
        <w:pStyle w:val="ATTANNLV4-ASDEFCON"/>
      </w:pPr>
      <w:r>
        <w:t>all significant integration and V&amp;V activities and Milestones</w:t>
      </w:r>
      <w:r w:rsidRPr="00CE5302">
        <w:t xml:space="preserve"> </w:t>
      </w:r>
      <w:r>
        <w:t>in the development phase associated with each major integration step and class of V&amp;V;</w:t>
      </w:r>
    </w:p>
    <w:p w14:paraId="0C95DFF2" w14:textId="77777777" w:rsidR="00F923B8" w:rsidRDefault="00F923B8" w:rsidP="00F923B8">
      <w:pPr>
        <w:pStyle w:val="ATTANNLV4-ASDEFCON"/>
      </w:pPr>
      <w:r>
        <w:t>hardware and Software integration, including expectations for incremental and/or complete builds of hardware and Software and the relationship to other activities;</w:t>
      </w:r>
    </w:p>
    <w:p w14:paraId="6CBCFD9C" w14:textId="77777777" w:rsidR="00F923B8" w:rsidRDefault="00F923B8" w:rsidP="00F923B8">
      <w:pPr>
        <w:pStyle w:val="ATTANNLV4-ASDEFCON"/>
      </w:pPr>
      <w:r>
        <w:t>allowance for Defect resolution and regression testing activities; and</w:t>
      </w:r>
    </w:p>
    <w:p w14:paraId="295A3A71" w14:textId="77777777" w:rsidR="00F923B8" w:rsidRDefault="00F923B8" w:rsidP="00F923B8">
      <w:pPr>
        <w:pStyle w:val="ATTANNLV4-ASDEFCON"/>
      </w:pPr>
      <w:r>
        <w:t>any concurrent integration and V&amp;V activities;</w:t>
      </w:r>
    </w:p>
    <w:p w14:paraId="0580C2C4" w14:textId="77777777" w:rsidR="00F923B8" w:rsidRDefault="00F923B8" w:rsidP="00F923B8">
      <w:pPr>
        <w:pStyle w:val="ATTANNLV3-ASDEFCON"/>
      </w:pPr>
      <w:r>
        <w:t>a summary of each key activity and Milestone in the summary graphic, including:</w:t>
      </w:r>
    </w:p>
    <w:p w14:paraId="37BC9825" w14:textId="77777777" w:rsidR="00F923B8" w:rsidRDefault="00F923B8" w:rsidP="00F923B8">
      <w:pPr>
        <w:pStyle w:val="ATTANNLV4-ASDEFCON"/>
      </w:pPr>
      <w:r>
        <w:t xml:space="preserve">a brief description of the scope of work, including the expectations for </w:t>
      </w:r>
      <w:r w:rsidRPr="00CE5302">
        <w:t xml:space="preserve">each major step in hardware and </w:t>
      </w:r>
      <w:r>
        <w:t>S</w:t>
      </w:r>
      <w:r w:rsidRPr="00CE5302">
        <w:t>oftware integration and V&amp;V</w:t>
      </w:r>
      <w:r>
        <w:t>;</w:t>
      </w:r>
    </w:p>
    <w:p w14:paraId="59258D18" w14:textId="1EC2A67E" w:rsidR="00F923B8" w:rsidRDefault="00F923B8" w:rsidP="00F923B8">
      <w:pPr>
        <w:pStyle w:val="ATTANNLV4-ASDEFCON"/>
      </w:pPr>
      <w:r>
        <w:t>a description of the specific integration facilities and equipment required for each major step (eg, simulation/stimulation, integration laboratories, and fault assessment and management tools);</w:t>
      </w:r>
    </w:p>
    <w:p w14:paraId="10A2C0C4" w14:textId="27EB50EA" w:rsidR="00F923B8" w:rsidRDefault="00F923B8" w:rsidP="00F923B8">
      <w:pPr>
        <w:pStyle w:val="ATTANNLV4-ASDEFCON"/>
      </w:pPr>
      <w:r>
        <w:t xml:space="preserve">entry and exit criteria and dependencies on the Commonwealth and Associated Parties, where these add to or vary from Attachment C </w:t>
      </w:r>
      <w:r w:rsidR="001E4415">
        <w:t>t</w:t>
      </w:r>
      <w:r>
        <w:t>o the draft Contract;</w:t>
      </w:r>
    </w:p>
    <w:p w14:paraId="4EC9DA05" w14:textId="77777777" w:rsidR="00F923B8" w:rsidRDefault="00F923B8" w:rsidP="00F923B8">
      <w:pPr>
        <w:pStyle w:val="ATTANNLV4-ASDEFCON"/>
      </w:pPr>
      <w:r>
        <w:t>identification of the key activities to be performed or led by Subcontractors; and</w:t>
      </w:r>
    </w:p>
    <w:p w14:paraId="30BDE236" w14:textId="77777777" w:rsidR="00F923B8" w:rsidRDefault="00F923B8" w:rsidP="00F923B8">
      <w:pPr>
        <w:pStyle w:val="ATTANNLV4-ASDEFCON"/>
      </w:pPr>
      <w:r>
        <w:t>any significant assumptions, limitations and constraints;</w:t>
      </w:r>
    </w:p>
    <w:p w14:paraId="7F9BF6C6" w14:textId="1EE21DDB" w:rsidR="00F923B8" w:rsidRDefault="00F923B8" w:rsidP="00F923B8">
      <w:pPr>
        <w:pStyle w:val="ATTANNLV3-ASDEFCON"/>
      </w:pPr>
      <w:r>
        <w:t>a rationale for the proposed integration and V&amp;V strategy (eg, to prioritise the early integration of high complexity elements and/or the selection of specific facilities);</w:t>
      </w:r>
    </w:p>
    <w:p w14:paraId="1D56FCDF" w14:textId="77777777" w:rsidR="00F923B8" w:rsidRDefault="00F923B8" w:rsidP="00F923B8">
      <w:pPr>
        <w:pStyle w:val="ATTANNLV3-ASDEFCON"/>
      </w:pPr>
      <w:r>
        <w:t xml:space="preserve">an overview </w:t>
      </w:r>
      <w:r w:rsidRPr="005623B7">
        <w:t xml:space="preserve">of the </w:t>
      </w:r>
      <w:r>
        <w:t>processes for</w:t>
      </w:r>
      <w:r w:rsidRPr="005623B7">
        <w:t xml:space="preserve"> regression testing</w:t>
      </w:r>
      <w:r>
        <w:t xml:space="preserve"> and managing Defect remediation;</w:t>
      </w:r>
    </w:p>
    <w:p w14:paraId="2D2FC311" w14:textId="141EBFFD" w:rsidR="00F923B8" w:rsidRDefault="00F923B8" w:rsidP="00F923B8">
      <w:pPr>
        <w:pStyle w:val="ATTANNLV3-ASDEFCON"/>
      </w:pPr>
      <w:r>
        <w:t>the strategy to address the key areas of risk for the integration and V&amp;V programs,</w:t>
      </w:r>
      <w:r w:rsidRPr="001C135B">
        <w:t xml:space="preserve"> </w:t>
      </w:r>
      <w:r>
        <w:t>as identified in response to TDR E-</w:t>
      </w:r>
      <w:r>
        <w:fldChar w:fldCharType="begin"/>
      </w:r>
      <w:r>
        <w:instrText xml:space="preserve"> REF _Ref475081839 \r \h </w:instrText>
      </w:r>
      <w:r>
        <w:fldChar w:fldCharType="separate"/>
      </w:r>
      <w:r>
        <w:t>6</w:t>
      </w:r>
      <w:r>
        <w:fldChar w:fldCharType="end"/>
      </w:r>
      <w:r>
        <w:t xml:space="preserve"> (</w:t>
      </w:r>
      <w:r>
        <w:fldChar w:fldCharType="begin"/>
      </w:r>
      <w:r>
        <w:instrText xml:space="preserve"> REF _Ref467242032 \h </w:instrText>
      </w:r>
      <w:r>
        <w:fldChar w:fldCharType="separate"/>
      </w:r>
      <w:r>
        <w:t>Risk Assessment and Risk Register</w:t>
      </w:r>
      <w:r>
        <w:fldChar w:fldCharType="end"/>
      </w:r>
      <w:r>
        <w:t>);</w:t>
      </w:r>
    </w:p>
    <w:p w14:paraId="1C5B24AA" w14:textId="77777777" w:rsidR="00F923B8" w:rsidRDefault="00F923B8" w:rsidP="00F923B8">
      <w:pPr>
        <w:pStyle w:val="ATTANNLV3-ASDEFCON"/>
      </w:pPr>
      <w:r>
        <w:lastRenderedPageBreak/>
        <w:t>the significant interfaces between Mission System and Support System V&amp;V activities;</w:t>
      </w:r>
    </w:p>
    <w:p w14:paraId="6F9A5E27" w14:textId="77777777" w:rsidR="00F923B8" w:rsidRDefault="00F923B8" w:rsidP="00F923B8">
      <w:pPr>
        <w:pStyle w:val="ATTANNLV3-ASDEFCON"/>
      </w:pPr>
      <w:r w:rsidRPr="00CB7307">
        <w:t xml:space="preserve">the extent </w:t>
      </w:r>
      <w:r w:rsidRPr="00713B08">
        <w:rPr>
          <w:color w:val="auto"/>
          <w:szCs w:val="20"/>
        </w:rPr>
        <w:t>(inclusive of assurance activities to ensure that information is appropriate to the configuration, role and environment of the proposed solution)</w:t>
      </w:r>
      <w:r w:rsidRPr="00713B08">
        <w:rPr>
          <w:color w:val="auto"/>
        </w:rPr>
        <w:t xml:space="preserve"> to which the tenderer intends to use supplier</w:t>
      </w:r>
      <w:r>
        <w:rPr>
          <w:color w:val="auto"/>
        </w:rPr>
        <w:t>s’</w:t>
      </w:r>
      <w:r w:rsidRPr="00713B08">
        <w:rPr>
          <w:color w:val="auto"/>
        </w:rPr>
        <w:t xml:space="preserve"> </w:t>
      </w:r>
      <w:r w:rsidRPr="00713B08">
        <w:rPr>
          <w:color w:val="auto"/>
          <w:szCs w:val="20"/>
        </w:rPr>
        <w:t>Certificates</w:t>
      </w:r>
      <w:r>
        <w:rPr>
          <w:color w:val="auto"/>
          <w:szCs w:val="20"/>
        </w:rPr>
        <w:t xml:space="preserve"> of</w:t>
      </w:r>
      <w:r w:rsidRPr="00713B08">
        <w:rPr>
          <w:color w:val="auto"/>
          <w:szCs w:val="20"/>
        </w:rPr>
        <w:t xml:space="preserve"> Conform</w:t>
      </w:r>
      <w:r>
        <w:rPr>
          <w:color w:val="auto"/>
          <w:szCs w:val="20"/>
        </w:rPr>
        <w:t>ity</w:t>
      </w:r>
      <w:r w:rsidRPr="00713B08">
        <w:rPr>
          <w:color w:val="auto"/>
          <w:szCs w:val="20"/>
        </w:rPr>
        <w:t>,</w:t>
      </w:r>
      <w:r w:rsidRPr="00713B08">
        <w:rPr>
          <w:color w:val="auto"/>
        </w:rPr>
        <w:t xml:space="preserve"> results from previously conducted V&amp;V activities, </w:t>
      </w:r>
      <w:r w:rsidRPr="00713B08">
        <w:rPr>
          <w:color w:val="auto"/>
          <w:szCs w:val="20"/>
        </w:rPr>
        <w:t xml:space="preserve">and underlying Product data, as evidence </w:t>
      </w:r>
      <w:r w:rsidRPr="00713B08">
        <w:rPr>
          <w:color w:val="auto"/>
        </w:rPr>
        <w:t>to</w:t>
      </w:r>
      <w:r w:rsidRPr="00CB7307">
        <w:t xml:space="preserve"> </w:t>
      </w:r>
      <w:r w:rsidRPr="00436075">
        <w:t>satisfy requirements</w:t>
      </w:r>
      <w:r>
        <w:t>;</w:t>
      </w:r>
    </w:p>
    <w:p w14:paraId="101AFA8D" w14:textId="77777777" w:rsidR="00F923B8" w:rsidRPr="00DD27E0" w:rsidRDefault="00F923B8" w:rsidP="00F923B8">
      <w:pPr>
        <w:pStyle w:val="ATTANNLV3-ASDEFCON"/>
      </w:pPr>
      <w:r>
        <w:t xml:space="preserve">a description of how </w:t>
      </w:r>
      <w:r w:rsidRPr="00DD27E0">
        <w:t xml:space="preserve">company standard procedures </w:t>
      </w:r>
      <w:r>
        <w:t xml:space="preserve">address the scope of the </w:t>
      </w:r>
      <w:r w:rsidRPr="00DD27E0">
        <w:t>V&amp;V program</w:t>
      </w:r>
      <w:r>
        <w:t xml:space="preserve">, identifying those areas where new or modified </w:t>
      </w:r>
      <w:r w:rsidRPr="00DD27E0">
        <w:t xml:space="preserve">procedures </w:t>
      </w:r>
      <w:r>
        <w:t>would</w:t>
      </w:r>
      <w:r w:rsidRPr="00DD27E0">
        <w:t xml:space="preserve"> be </w:t>
      </w:r>
      <w:r>
        <w:t>required</w:t>
      </w:r>
      <w:r w:rsidRPr="00DD27E0">
        <w:t>;</w:t>
      </w:r>
    </w:p>
    <w:p w14:paraId="760ABAC7" w14:textId="77777777" w:rsidR="00F923B8" w:rsidRDefault="00F923B8" w:rsidP="00F923B8">
      <w:pPr>
        <w:pStyle w:val="ATTANNLV3-ASDEFCON"/>
      </w:pPr>
      <w:r>
        <w:t>any support to be provided by the Contractor to enable Acceptance V&amp;V activities to be performed by the Commonwealth, as defined in the draft SOW;</w:t>
      </w:r>
    </w:p>
    <w:p w14:paraId="14AC500B" w14:textId="77777777" w:rsidR="00F923B8" w:rsidRDefault="00F923B8" w:rsidP="00F923B8">
      <w:pPr>
        <w:pStyle w:val="NoteToDrafters-ASDEFCON"/>
      </w:pPr>
      <w:r>
        <w:t>Note to drafters:  Delete the following requirement if not applicable.  Amend if required.</w:t>
      </w:r>
    </w:p>
    <w:p w14:paraId="31877144" w14:textId="77777777" w:rsidR="00F923B8" w:rsidRDefault="00F923B8" w:rsidP="00F923B8">
      <w:pPr>
        <w:pStyle w:val="NoteToTenderers-ASDEFCON"/>
      </w:pPr>
      <w:r>
        <w:t>Note to tenderers:  The following subclauses relate to product certification and providing visibility of how requirements for certification will be integrated with V&amp;V program activities.</w:t>
      </w:r>
    </w:p>
    <w:p w14:paraId="34110B2E" w14:textId="042F1B01" w:rsidR="00F923B8" w:rsidRDefault="00F923B8" w:rsidP="00F923B8">
      <w:pPr>
        <w:pStyle w:val="ATTANNLV3-ASDEFCON"/>
      </w:pPr>
      <w:r>
        <w:t>in relation to product certification, the strategy to achieve […system certification / type certification…], for the Mission System and relevant Support System Components, from the applicable regulatory/assurance authorities, including in relation to the applicable Security Authorisations;</w:t>
      </w:r>
    </w:p>
    <w:p w14:paraId="0CE6B683" w14:textId="77777777" w:rsidR="00F923B8" w:rsidRDefault="00F923B8" w:rsidP="00F923B8">
      <w:pPr>
        <w:pStyle w:val="ATTANNLV3-ASDEFCON"/>
      </w:pPr>
      <w:r>
        <w:t>the strategy for Acceptance V&amp;V of all requirements in the Certification Basis Description, including for the purposes of certification;</w:t>
      </w:r>
    </w:p>
    <w:p w14:paraId="09F4680E" w14:textId="7FCD057A" w:rsidR="00F923B8" w:rsidRDefault="00F923B8" w:rsidP="00F923B8">
      <w:pPr>
        <w:pStyle w:val="ATTANNLV3-ASDEFCON"/>
      </w:pPr>
      <w:r>
        <w:t>the expected evolution of Mission Systems (eg, from first to second article, to full production) and how each production item of the Mission System is to be Verified; and</w:t>
      </w:r>
    </w:p>
    <w:p w14:paraId="004897DD" w14:textId="77777777" w:rsidR="00F923B8" w:rsidRDefault="00F923B8" w:rsidP="00F923B8">
      <w:pPr>
        <w:pStyle w:val="ATTANNLV3-ASDEFCON"/>
      </w:pPr>
      <w:r>
        <w:t>the strategy for Support System Acceptance V&amp;V.</w:t>
      </w:r>
    </w:p>
    <w:p w14:paraId="7BF6A44A" w14:textId="77777777" w:rsidR="00F923B8" w:rsidRPr="009169F7" w:rsidRDefault="00F923B8" w:rsidP="00F923B8">
      <w:pPr>
        <w:pStyle w:val="ASDEFCONNormal"/>
        <w:rPr>
          <w:b/>
        </w:rPr>
      </w:pPr>
      <w:r w:rsidRPr="009169F7">
        <w:rPr>
          <w:b/>
        </w:rPr>
        <w:t>Integrated Logistic Support Strategy</w:t>
      </w:r>
    </w:p>
    <w:p w14:paraId="4009B521" w14:textId="77777777" w:rsidR="00F923B8" w:rsidRDefault="00F923B8" w:rsidP="00F923B8">
      <w:pPr>
        <w:pStyle w:val="NoteToDrafters-ASDEFCON"/>
      </w:pPr>
      <w:r>
        <w:t>Note to drafters:  This Strategy will inform the Integrated Support Plan and related plans of any resultant Contract.  DO NOT request draft plans related to this tender data requirement.</w:t>
      </w:r>
    </w:p>
    <w:p w14:paraId="4F7679CB" w14:textId="77777777" w:rsidR="00F923B8" w:rsidRDefault="00F923B8" w:rsidP="00F923B8">
      <w:pPr>
        <w:pStyle w:val="NoteToTenderers-ASDEFCON"/>
      </w:pPr>
      <w:r>
        <w:t>Note to tenderers:  The recommended number of pages for this strategy is 30 pages of text.</w:t>
      </w:r>
    </w:p>
    <w:p w14:paraId="0F2B538A" w14:textId="77777777" w:rsidR="00F923B8" w:rsidRDefault="00F923B8" w:rsidP="00F923B8">
      <w:pPr>
        <w:pStyle w:val="ATTANNLV2-ASDEFCON"/>
      </w:pPr>
      <w:bookmarkStart w:id="11" w:name="_Ref479582887"/>
      <w:r>
        <w:t>Tenderers are to describe the strategy for conducting, and achieving the objectives of, the ILS program (including Logistic Support Analysis (LSA)) for any resultant Contract, including:</w:t>
      </w:r>
      <w:bookmarkEnd w:id="11"/>
    </w:p>
    <w:p w14:paraId="0C30931A" w14:textId="77777777" w:rsidR="00F923B8" w:rsidRDefault="00F923B8" w:rsidP="00F923B8">
      <w:pPr>
        <w:pStyle w:val="ATTANNLV3-ASDEFCON"/>
      </w:pPr>
      <w:r>
        <w:t>the factors that influence the scope</w:t>
      </w:r>
      <w:r w:rsidRPr="006D2036">
        <w:t xml:space="preserve"> </w:t>
      </w:r>
      <w:r>
        <w:t>and context of the ILS/LSA program, including:</w:t>
      </w:r>
    </w:p>
    <w:p w14:paraId="3E88083D" w14:textId="77777777" w:rsidR="00F923B8" w:rsidRDefault="00F923B8" w:rsidP="00F923B8">
      <w:pPr>
        <w:pStyle w:val="ATTANNLV4-ASDEFCON"/>
      </w:pPr>
      <w:r>
        <w:t>the design maturity of the proposed</w:t>
      </w:r>
      <w:r w:rsidDel="00841DC4">
        <w:t xml:space="preserve"> </w:t>
      </w:r>
      <w:r>
        <w:t>Mission System (described in response to TDR F-2) and the extent that design and development activities influence scope;</w:t>
      </w:r>
    </w:p>
    <w:p w14:paraId="03B0E40E" w14:textId="13E14D76" w:rsidR="00F923B8" w:rsidRDefault="00F923B8" w:rsidP="00F923B8">
      <w:pPr>
        <w:pStyle w:val="ATTANNLV4-ASDEFCON"/>
      </w:pPr>
      <w:r>
        <w:t>any design and development activities applicable to major Support System Components (eg, systems integration laboratory or full motion training simulator);</w:t>
      </w:r>
    </w:p>
    <w:p w14:paraId="3429A309" w14:textId="77777777" w:rsidR="00F923B8" w:rsidRDefault="00F923B8" w:rsidP="00F923B8">
      <w:pPr>
        <w:pStyle w:val="ATTANNLV4-ASDEFCON"/>
      </w:pPr>
      <w:r>
        <w:t>if applicable, a comparative analysis of elements of the Mission System and Support System in operation elsewhere in the world,</w:t>
      </w:r>
      <w:r w:rsidRPr="00616E8A">
        <w:t xml:space="preserve"> </w:t>
      </w:r>
      <w:r>
        <w:t xml:space="preserve">with applicable configuration, role and </w:t>
      </w:r>
      <w:r w:rsidRPr="00B07703">
        <w:t>environment</w:t>
      </w:r>
      <w:r>
        <w:t>al factors;</w:t>
      </w:r>
    </w:p>
    <w:p w14:paraId="3C6061B8" w14:textId="538065C6" w:rsidR="00F923B8" w:rsidRDefault="00F923B8" w:rsidP="00F923B8">
      <w:pPr>
        <w:pStyle w:val="ATTANNLV4-ASDEFCON"/>
      </w:pPr>
      <w:r>
        <w:t>any relevant Australian Industry Activity(s) (AIAs) identified in Attachment F to the draft Contract; and</w:t>
      </w:r>
    </w:p>
    <w:p w14:paraId="58919454" w14:textId="77777777" w:rsidR="00F923B8" w:rsidRDefault="00F923B8" w:rsidP="00F923B8">
      <w:pPr>
        <w:pStyle w:val="ATTANNLV4-ASDEFCON"/>
      </w:pPr>
      <w:r>
        <w:t>the extent of existing data to be used, and the process to ensure that data is suitable for the support concepts and the ILS/LSA data items in the draft Contract;</w:t>
      </w:r>
    </w:p>
    <w:p w14:paraId="63F4351A" w14:textId="77777777" w:rsidR="00F923B8" w:rsidRDefault="00F923B8" w:rsidP="00F923B8">
      <w:pPr>
        <w:pStyle w:val="ATTANNLV3-ASDEFCON"/>
      </w:pPr>
      <w:r>
        <w:t>a summary graphic, showing how the tenderer plans to conduct the ILS/LSA program defined in the draft SOW, including:</w:t>
      </w:r>
    </w:p>
    <w:p w14:paraId="2AA61770" w14:textId="00985879" w:rsidR="00F923B8" w:rsidRDefault="00F923B8" w:rsidP="00F923B8">
      <w:pPr>
        <w:pStyle w:val="ATTANNLV4-ASDEFCON"/>
      </w:pPr>
      <w:r>
        <w:t>key ILS/LSA events and activities related to the major work streams and draft Contract phases identified in the overall project strategy (see TDR E-</w:t>
      </w:r>
      <w:r>
        <w:fldChar w:fldCharType="begin"/>
      </w:r>
      <w:r>
        <w:instrText xml:space="preserve"> REF _Ref434817689 \r \h </w:instrText>
      </w:r>
      <w:r>
        <w:fldChar w:fldCharType="separate"/>
      </w:r>
      <w:r>
        <w:t>1.1</w:t>
      </w:r>
      <w:r>
        <w:fldChar w:fldCharType="end"/>
      </w:r>
      <w:r>
        <w:t>);</w:t>
      </w:r>
      <w:r w:rsidRPr="00C93FA3">
        <w:t xml:space="preserve"> </w:t>
      </w:r>
      <w:r>
        <w:t>and</w:t>
      </w:r>
    </w:p>
    <w:p w14:paraId="40DDFA3B" w14:textId="77777777" w:rsidR="00F923B8" w:rsidRDefault="00F923B8" w:rsidP="00F923B8">
      <w:pPr>
        <w:pStyle w:val="ATTANNLV4-ASDEFCON"/>
      </w:pPr>
      <w:r>
        <w:t>ILS-related Mandated System Reviews and Internal System Reviews;</w:t>
      </w:r>
    </w:p>
    <w:p w14:paraId="1ED57B68" w14:textId="77777777" w:rsidR="00F923B8" w:rsidRDefault="00F923B8" w:rsidP="00F923B8">
      <w:pPr>
        <w:pStyle w:val="ATTANNLV3-ASDEFCON"/>
      </w:pPr>
      <w:r>
        <w:t>a summary of each key activity and Milestone in the summary graphic, including:</w:t>
      </w:r>
    </w:p>
    <w:p w14:paraId="7EEC13AD" w14:textId="77777777" w:rsidR="00F923B8" w:rsidRDefault="00F923B8" w:rsidP="00F923B8">
      <w:pPr>
        <w:pStyle w:val="ATTANNLV4-ASDEFCON"/>
      </w:pPr>
      <w:r>
        <w:t>a brief description of the scope of work;</w:t>
      </w:r>
    </w:p>
    <w:p w14:paraId="41BBDE51" w14:textId="5495B2D1" w:rsidR="00F923B8" w:rsidRDefault="00F923B8" w:rsidP="00F923B8">
      <w:pPr>
        <w:pStyle w:val="ATTANNLV4-ASDEFCON"/>
      </w:pPr>
      <w:r>
        <w:t>entry and exit criteria and dependencies on the Commonwealth and Associated Parties, where these add to or vary from Attachment C to the draft Contract; and</w:t>
      </w:r>
    </w:p>
    <w:p w14:paraId="5F4C96AD" w14:textId="77777777" w:rsidR="00F923B8" w:rsidRDefault="00F923B8" w:rsidP="00F923B8">
      <w:pPr>
        <w:pStyle w:val="ATTANNLV4-ASDEFCON"/>
      </w:pPr>
      <w:r>
        <w:lastRenderedPageBreak/>
        <w:t>any significant assumptions, limitations and constraints;</w:t>
      </w:r>
    </w:p>
    <w:p w14:paraId="183D4F1B" w14:textId="7D87EE3E" w:rsidR="00F923B8" w:rsidRPr="006D2036" w:rsidRDefault="00F923B8" w:rsidP="00F923B8">
      <w:pPr>
        <w:pStyle w:val="ATTANNLV3-ASDEFCON"/>
      </w:pPr>
      <w:r w:rsidRPr="006D2036">
        <w:t xml:space="preserve">the identification of standards (eg, DEF(AUST)5691, S3000L™) to be used (including </w:t>
      </w:r>
      <w:r>
        <w:t xml:space="preserve">for </w:t>
      </w:r>
      <w:r w:rsidRPr="006D2036">
        <w:t xml:space="preserve">sub-programs such as Level Of Repair Analysis (LORA) and Reliability-Centred Maintenance) and/or a summary table of procedures to be applied to the analysis of </w:t>
      </w:r>
      <w:r>
        <w:t xml:space="preserve">each of the </w:t>
      </w:r>
      <w:r w:rsidRPr="006D2036">
        <w:t xml:space="preserve">Support System Constituent Capabilities (Operating Support, Maintenance Support, Engineering Support, </w:t>
      </w:r>
      <w:r>
        <w:t xml:space="preserve">Supply Support and </w:t>
      </w:r>
      <w:r w:rsidRPr="006D2036">
        <w:t>Training Support), including:</w:t>
      </w:r>
    </w:p>
    <w:p w14:paraId="031073A3" w14:textId="1F32AF5C" w:rsidR="00F923B8" w:rsidRPr="006D2036" w:rsidRDefault="00F923B8" w:rsidP="00F923B8">
      <w:pPr>
        <w:pStyle w:val="ATTANNLV4-ASDEFCON"/>
      </w:pPr>
      <w:bookmarkStart w:id="12" w:name="_Ref479582882"/>
      <w:r w:rsidRPr="006D2036">
        <w:t xml:space="preserve">for the identified LSA standard only (ie, not for sub-programs such as LORA), the </w:t>
      </w:r>
      <w:r>
        <w:t xml:space="preserve">purpose and </w:t>
      </w:r>
      <w:r w:rsidRPr="006D2036">
        <w:t>expected outcomes for each LSA task/activity to be undertaken, and the reasons for excluding any LSA tasks/activities;</w:t>
      </w:r>
      <w:bookmarkEnd w:id="12"/>
      <w:r w:rsidRPr="006D2036">
        <w:t xml:space="preserve"> and</w:t>
      </w:r>
    </w:p>
    <w:p w14:paraId="2930E9DD" w14:textId="0758DD2E" w:rsidR="00F923B8" w:rsidRDefault="00F923B8" w:rsidP="00F923B8">
      <w:pPr>
        <w:pStyle w:val="ATTANNLV4-ASDEFCON"/>
      </w:pPr>
      <w:r w:rsidRPr="006D2036">
        <w:t>a summary of how the LSA tasks/activities will be tailored to the Materiel System</w:t>
      </w:r>
      <w:r>
        <w:t>,</w:t>
      </w:r>
      <w:r w:rsidRPr="006D2036">
        <w:t xml:space="preserve"> including </w:t>
      </w:r>
      <w:r>
        <w:t>the criteria for identifying the candidate items for analysis (ie; the hardware and Software items on which more detailed LSA will be performed);</w:t>
      </w:r>
    </w:p>
    <w:p w14:paraId="54889F39" w14:textId="77777777" w:rsidR="00F923B8" w:rsidRDefault="00F923B8" w:rsidP="00F923B8">
      <w:pPr>
        <w:pStyle w:val="ATTANNLV3-ASDEFCON"/>
      </w:pPr>
      <w:r>
        <w:t>how the ILS/LSA program will be integrated with systems engineering, specialty engineering, and other programs, to ensure that the Supportability of the Mission System and the Support System is addressed coherently and consistently;</w:t>
      </w:r>
    </w:p>
    <w:p w14:paraId="185139AE" w14:textId="5530F128" w:rsidR="00F923B8" w:rsidRDefault="00F923B8" w:rsidP="00F923B8">
      <w:pPr>
        <w:pStyle w:val="ATTANNLV3-ASDEFCON"/>
      </w:pPr>
      <w:r>
        <w:t xml:space="preserve">the </w:t>
      </w:r>
      <w:r w:rsidRPr="00514FAE">
        <w:t>identification</w:t>
      </w:r>
      <w:r>
        <w:t xml:space="preserve"> of, and rationale for, tools for analysis (eg, models), to capture analysis results and to collate extant data (eg, an LSA Record), and to prepare ILS data items (eg, such as recommended resource lists);</w:t>
      </w:r>
    </w:p>
    <w:p w14:paraId="7F1E983B" w14:textId="20D774C2" w:rsidR="00F923B8" w:rsidRDefault="00F923B8" w:rsidP="00F923B8">
      <w:pPr>
        <w:pStyle w:val="ATTANNLV3-ASDEFCON"/>
      </w:pPr>
      <w:r>
        <w:t>the strategy to address the key areas of risk for the ILS/LSA program,</w:t>
      </w:r>
      <w:r w:rsidRPr="00B64F37">
        <w:t xml:space="preserve"> </w:t>
      </w:r>
      <w:r>
        <w:t>as identified in response to TDR E-</w:t>
      </w:r>
      <w:r>
        <w:fldChar w:fldCharType="begin"/>
      </w:r>
      <w:r>
        <w:instrText xml:space="preserve"> REF _Ref475081839 \r \h </w:instrText>
      </w:r>
      <w:r>
        <w:fldChar w:fldCharType="separate"/>
      </w:r>
      <w:r>
        <w:t>6</w:t>
      </w:r>
      <w:r>
        <w:fldChar w:fldCharType="end"/>
      </w:r>
      <w:r>
        <w:t xml:space="preserve"> (</w:t>
      </w:r>
      <w:r>
        <w:fldChar w:fldCharType="begin"/>
      </w:r>
      <w:r>
        <w:instrText xml:space="preserve"> REF _Ref467242032 \h </w:instrText>
      </w:r>
      <w:r>
        <w:fldChar w:fldCharType="separate"/>
      </w:r>
      <w:r>
        <w:t>Risk Assessment and Risk Register</w:t>
      </w:r>
      <w:r>
        <w:fldChar w:fldCharType="end"/>
      </w:r>
      <w:r>
        <w:t>);</w:t>
      </w:r>
    </w:p>
    <w:p w14:paraId="53C30F56" w14:textId="77777777" w:rsidR="00F923B8" w:rsidRDefault="00F923B8" w:rsidP="00F923B8">
      <w:pPr>
        <w:pStyle w:val="ATTANNLV3-ASDEFCON"/>
      </w:pPr>
      <w:r>
        <w:t>how the strategy integrates Subcontractor involvement in ILS/LSA activities; and</w:t>
      </w:r>
    </w:p>
    <w:p w14:paraId="7D30327A" w14:textId="426EF74D" w:rsidR="00F923B8" w:rsidRDefault="00F923B8" w:rsidP="00F923B8">
      <w:pPr>
        <w:pStyle w:val="ATTANNLV3-ASDEFCON"/>
      </w:pPr>
      <w:r>
        <w:t>how Technical Data requirements will be analysed, to ensure the effective and efficient provision of in-service support by Defence, the Contractor (Support) and Associated Parties, including summaries of the proposed approaches, as applicable:</w:t>
      </w:r>
    </w:p>
    <w:p w14:paraId="3D0D632A" w14:textId="1F30EFF7" w:rsidR="00F923B8" w:rsidRDefault="00F923B8" w:rsidP="00F923B8">
      <w:pPr>
        <w:pStyle w:val="ATTANNLV4-ASDEFCON"/>
      </w:pPr>
      <w:r>
        <w:t>to identify the Technical Data required to be delivered, consistent with the operational and support concepts described in the OCD;</w:t>
      </w:r>
    </w:p>
    <w:p w14:paraId="45A20B03" w14:textId="1ED2C273" w:rsidR="00F923B8" w:rsidRDefault="00F923B8" w:rsidP="00F923B8">
      <w:pPr>
        <w:pStyle w:val="ATTANNLV4-ASDEFCON"/>
      </w:pPr>
      <w:r>
        <w:t>for obtaining and assimilating new and existing sources of Technical Data;</w:t>
      </w:r>
    </w:p>
    <w:p w14:paraId="748D5A3D" w14:textId="77777777" w:rsidR="00F923B8" w:rsidRDefault="00F923B8" w:rsidP="00F923B8">
      <w:pPr>
        <w:pStyle w:val="ATTANNLV4-ASDEFCON"/>
      </w:pPr>
      <w:r>
        <w:t>for the development and management of electronic technical publications; and</w:t>
      </w:r>
    </w:p>
    <w:p w14:paraId="6DCBC26E" w14:textId="05841287" w:rsidR="00F923B8" w:rsidRDefault="00F923B8" w:rsidP="00F923B8">
      <w:pPr>
        <w:pStyle w:val="ATTANNLV4-ASDEFCON"/>
      </w:pPr>
      <w:r>
        <w:t>for ensuring access to (including sublicensing of) Technical Data required by Defence and other support providers, in the context of Intellectual Property (IP), International Traffic in Arms Regulations (ITARs), and any other restrictions.</w:t>
      </w:r>
    </w:p>
    <w:p w14:paraId="3CEEE1EF" w14:textId="77777777" w:rsidR="00F923B8" w:rsidRPr="009169F7" w:rsidRDefault="00F923B8" w:rsidP="00F923B8">
      <w:pPr>
        <w:pStyle w:val="ASDEFCONNormal"/>
        <w:rPr>
          <w:b/>
        </w:rPr>
      </w:pPr>
      <w:r w:rsidRPr="009169F7">
        <w:rPr>
          <w:b/>
        </w:rPr>
        <w:t>Strategy for Defining and Reducing the Total Cost of Ownership</w:t>
      </w:r>
    </w:p>
    <w:p w14:paraId="335E5DEC" w14:textId="77777777" w:rsidR="00F923B8" w:rsidRDefault="00F923B8" w:rsidP="00F923B8">
      <w:pPr>
        <w:pStyle w:val="NoteToDrafters-ASDEFCON"/>
      </w:pPr>
      <w:r>
        <w:t>Note to drafters:  This Strategy informs the Life Cycle Cost Management Plan for any resultant Contract.  DO NOT request draft plans related to this tender data requirement.</w:t>
      </w:r>
    </w:p>
    <w:p w14:paraId="4646073E" w14:textId="77777777" w:rsidR="00F923B8" w:rsidRDefault="00F923B8" w:rsidP="00F923B8">
      <w:pPr>
        <w:pStyle w:val="NoteToTenderers-ASDEFCON"/>
      </w:pPr>
      <w:r>
        <w:t>Note to tenderers:  The recommended number of pages for this strategy is 10 pages of text.</w:t>
      </w:r>
    </w:p>
    <w:p w14:paraId="0790AD91" w14:textId="77777777" w:rsidR="00F923B8" w:rsidRPr="006A0754" w:rsidRDefault="00F923B8" w:rsidP="00F923B8">
      <w:pPr>
        <w:pStyle w:val="ATTANNLV2-ASDEFCON"/>
      </w:pPr>
      <w:bookmarkStart w:id="13" w:name="_Ref478735136"/>
      <w:r w:rsidRPr="006A0754">
        <w:t>Tenderers are to describe the strategy for conducting the Life Cycle Cost (LCC) program under any resultant Contract, including:</w:t>
      </w:r>
      <w:bookmarkEnd w:id="13"/>
    </w:p>
    <w:p w14:paraId="545F578F" w14:textId="77777777" w:rsidR="00F923B8" w:rsidRPr="00D65337" w:rsidRDefault="00F923B8" w:rsidP="00F923B8">
      <w:pPr>
        <w:pStyle w:val="ATTANNLV3-ASDEFCON"/>
        <w:rPr>
          <w:color w:val="auto"/>
        </w:rPr>
      </w:pPr>
      <w:r w:rsidRPr="00D65337">
        <w:rPr>
          <w:color w:val="auto"/>
        </w:rPr>
        <w:t>the scope of the program, the LCC model to be used, and any assumptions, limitations and constraints applicable to the program scope o</w:t>
      </w:r>
      <w:r>
        <w:rPr>
          <w:color w:val="auto"/>
        </w:rPr>
        <w:t>r</w:t>
      </w:r>
      <w:r w:rsidRPr="00D65337">
        <w:rPr>
          <w:color w:val="auto"/>
        </w:rPr>
        <w:t xml:space="preserve"> modelling software;</w:t>
      </w:r>
    </w:p>
    <w:p w14:paraId="68AEF884" w14:textId="77777777" w:rsidR="00F923B8" w:rsidRPr="006A0754" w:rsidRDefault="00F923B8" w:rsidP="00F923B8">
      <w:pPr>
        <w:pStyle w:val="ATTANNLV3-ASDEFCON"/>
        <w:rPr>
          <w:color w:val="auto"/>
        </w:rPr>
      </w:pPr>
      <w:bookmarkStart w:id="14" w:name="_Ref478735161"/>
      <w:r w:rsidRPr="006A0754">
        <w:rPr>
          <w:color w:val="auto"/>
        </w:rPr>
        <w:t xml:space="preserve">the major cost drivers </w:t>
      </w:r>
      <w:r>
        <w:rPr>
          <w:color w:val="auto"/>
        </w:rPr>
        <w:t xml:space="preserve">that present </w:t>
      </w:r>
      <w:r w:rsidRPr="006A0754">
        <w:rPr>
          <w:color w:val="auto"/>
        </w:rPr>
        <w:t>opportunit</w:t>
      </w:r>
      <w:r>
        <w:rPr>
          <w:color w:val="auto"/>
        </w:rPr>
        <w:t>ies</w:t>
      </w:r>
      <w:r w:rsidRPr="006A0754">
        <w:rPr>
          <w:color w:val="auto"/>
        </w:rPr>
        <w:t xml:space="preserve"> to reduce ownership</w:t>
      </w:r>
      <w:r w:rsidRPr="006A0754" w:rsidDel="00782356">
        <w:rPr>
          <w:color w:val="auto"/>
        </w:rPr>
        <w:t xml:space="preserve"> </w:t>
      </w:r>
      <w:r w:rsidRPr="006A0754">
        <w:rPr>
          <w:color w:val="auto"/>
        </w:rPr>
        <w:t>cost</w:t>
      </w:r>
      <w:r>
        <w:rPr>
          <w:color w:val="auto"/>
        </w:rPr>
        <w:t>s</w:t>
      </w:r>
      <w:r w:rsidRPr="006A0754">
        <w:rPr>
          <w:color w:val="auto"/>
        </w:rPr>
        <w:t>, including:</w:t>
      </w:r>
      <w:bookmarkEnd w:id="14"/>
    </w:p>
    <w:p w14:paraId="1B80CB8D" w14:textId="77777777" w:rsidR="00F923B8" w:rsidRPr="006A0754" w:rsidRDefault="00F923B8" w:rsidP="00F923B8">
      <w:pPr>
        <w:pStyle w:val="ATTANNLV4-ASDEFCON"/>
        <w:rPr>
          <w:color w:val="auto"/>
        </w:rPr>
      </w:pPr>
      <w:r w:rsidRPr="006A0754">
        <w:rPr>
          <w:color w:val="auto"/>
        </w:rPr>
        <w:t>the rationale for identification as a cost driver;</w:t>
      </w:r>
    </w:p>
    <w:p w14:paraId="370DB3C5" w14:textId="5298C160" w:rsidR="00F923B8" w:rsidRPr="005154DC" w:rsidRDefault="00F923B8" w:rsidP="00F923B8">
      <w:pPr>
        <w:pStyle w:val="ATTANNLV4-ASDEFCON"/>
        <w:rPr>
          <w:color w:val="auto"/>
        </w:rPr>
      </w:pPr>
      <w:r>
        <w:rPr>
          <w:color w:val="auto"/>
        </w:rPr>
        <w:t>any</w:t>
      </w:r>
      <w:r w:rsidRPr="005154DC">
        <w:rPr>
          <w:color w:val="auto"/>
        </w:rPr>
        <w:t xml:space="preserve"> OCD </w:t>
      </w:r>
      <w:r>
        <w:rPr>
          <w:color w:val="auto"/>
        </w:rPr>
        <w:t>or</w:t>
      </w:r>
      <w:r w:rsidRPr="005154DC">
        <w:rPr>
          <w:color w:val="auto"/>
        </w:rPr>
        <w:t xml:space="preserve"> </w:t>
      </w:r>
      <w:r w:rsidRPr="00520123">
        <w:rPr>
          <w:color w:val="auto"/>
        </w:rPr>
        <w:t xml:space="preserve">FPS requirements </w:t>
      </w:r>
      <w:r>
        <w:rPr>
          <w:color w:val="auto"/>
        </w:rPr>
        <w:t>creating</w:t>
      </w:r>
      <w:r w:rsidRPr="00520123">
        <w:rPr>
          <w:color w:val="auto"/>
        </w:rPr>
        <w:t xml:space="preserve"> major cost drivers (eg, unrealistic </w:t>
      </w:r>
      <w:r>
        <w:rPr>
          <w:color w:val="auto"/>
        </w:rPr>
        <w:t xml:space="preserve">system </w:t>
      </w:r>
      <w:r w:rsidRPr="00520123">
        <w:rPr>
          <w:color w:val="auto"/>
        </w:rPr>
        <w:t>availability</w:t>
      </w:r>
      <w:r>
        <w:rPr>
          <w:color w:val="auto"/>
        </w:rPr>
        <w:t>,</w:t>
      </w:r>
      <w:r w:rsidRPr="00520123">
        <w:rPr>
          <w:color w:val="auto"/>
        </w:rPr>
        <w:t xml:space="preserve"> or </w:t>
      </w:r>
      <w:r>
        <w:rPr>
          <w:color w:val="auto"/>
        </w:rPr>
        <w:t>requirements</w:t>
      </w:r>
      <w:r w:rsidRPr="00520123">
        <w:rPr>
          <w:color w:val="auto"/>
        </w:rPr>
        <w:t xml:space="preserve"> that preclude COTS/MOTS components);</w:t>
      </w:r>
      <w:r>
        <w:rPr>
          <w:color w:val="auto"/>
        </w:rPr>
        <w:t xml:space="preserve"> and</w:t>
      </w:r>
      <w:bookmarkStart w:id="15" w:name="_Ref143060823"/>
    </w:p>
    <w:p w14:paraId="23B6545A" w14:textId="179D955F" w:rsidR="00F923B8" w:rsidRPr="006A0754" w:rsidRDefault="00F923B8" w:rsidP="00F923B8">
      <w:pPr>
        <w:pStyle w:val="ATTANNLV4-ASDEFCON"/>
      </w:pPr>
      <w:bookmarkStart w:id="16" w:name="_Ref480468721"/>
      <w:bookmarkEnd w:id="15"/>
      <w:r>
        <w:t>in respect of</w:t>
      </w:r>
      <w:r w:rsidRPr="006A0754">
        <w:t xml:space="preserve"> </w:t>
      </w:r>
      <w:r>
        <w:t xml:space="preserve">clause </w:t>
      </w:r>
      <w:r>
        <w:rPr>
          <w:color w:val="auto"/>
        </w:rPr>
        <w:fldChar w:fldCharType="begin"/>
      </w:r>
      <w:r>
        <w:rPr>
          <w:color w:val="auto"/>
        </w:rPr>
        <w:instrText xml:space="preserve"> REF _Ref143060823 \w \h </w:instrText>
      </w:r>
      <w:r>
        <w:rPr>
          <w:color w:val="auto"/>
        </w:rPr>
      </w:r>
      <w:r>
        <w:rPr>
          <w:color w:val="auto"/>
        </w:rPr>
        <w:fldChar w:fldCharType="separate"/>
      </w:r>
      <w:r>
        <w:rPr>
          <w:color w:val="auto"/>
        </w:rPr>
        <w:t>1.7b(ii)</w:t>
      </w:r>
      <w:r>
        <w:rPr>
          <w:color w:val="auto"/>
        </w:rPr>
        <w:fldChar w:fldCharType="end"/>
      </w:r>
      <w:r w:rsidRPr="006A0754">
        <w:t xml:space="preserve">, </w:t>
      </w:r>
      <w:r w:rsidRPr="00B63E47">
        <w:t>the key activities</w:t>
      </w:r>
      <w:r w:rsidRPr="006A0754">
        <w:t xml:space="preserve"> (</w:t>
      </w:r>
      <w:r>
        <w:t>eg,</w:t>
      </w:r>
      <w:r w:rsidRPr="006A0754">
        <w:t xml:space="preserve"> design decisions) </w:t>
      </w:r>
      <w:r>
        <w:t>to</w:t>
      </w:r>
      <w:r w:rsidRPr="006A0754">
        <w:t xml:space="preserve"> be used to evaluate and potentiall</w:t>
      </w:r>
      <w:r>
        <w:t>y implement those opportunities;</w:t>
      </w:r>
      <w:r w:rsidRPr="006A0754">
        <w:t xml:space="preserve"> and</w:t>
      </w:r>
      <w:bookmarkEnd w:id="16"/>
    </w:p>
    <w:p w14:paraId="24CEB49F" w14:textId="77777777" w:rsidR="00F923B8" w:rsidRPr="006A0754" w:rsidRDefault="00F923B8" w:rsidP="00F923B8">
      <w:pPr>
        <w:pStyle w:val="ATTANNLV3-ASDEFCON"/>
      </w:pPr>
      <w:r>
        <w:t>how t</w:t>
      </w:r>
      <w:r w:rsidRPr="006A0754">
        <w:t xml:space="preserve">he tenderer would </w:t>
      </w:r>
      <w:r>
        <w:t>evaluate</w:t>
      </w:r>
      <w:r w:rsidRPr="006A0754">
        <w:t xml:space="preserve"> </w:t>
      </w:r>
      <w:r>
        <w:t>trade-offs</w:t>
      </w:r>
      <w:r w:rsidRPr="006A0754">
        <w:t xml:space="preserve"> that transfer costs between the Mission System and Support System, </w:t>
      </w:r>
      <w:r>
        <w:t xml:space="preserve">and between </w:t>
      </w:r>
      <w:r w:rsidRPr="006A0754">
        <w:t xml:space="preserve">acquisition and support </w:t>
      </w:r>
      <w:r>
        <w:t xml:space="preserve">life-cycle </w:t>
      </w:r>
      <w:r w:rsidRPr="006A0754">
        <w:t>phases.</w:t>
      </w:r>
    </w:p>
    <w:p w14:paraId="28F40CE2" w14:textId="602B53C8" w:rsidR="00F923B8" w:rsidRPr="006A0754" w:rsidRDefault="00F923B8" w:rsidP="00F923B8">
      <w:pPr>
        <w:pStyle w:val="NoteToTenderers-ASDEFCON"/>
        <w:keepNext w:val="0"/>
        <w:rPr>
          <w:color w:val="auto"/>
        </w:rPr>
      </w:pPr>
      <w:r w:rsidRPr="00283BF3">
        <w:rPr>
          <w:color w:val="auto"/>
        </w:rPr>
        <w:t>Note to tenderers</w:t>
      </w:r>
      <w:r w:rsidRPr="006A0754">
        <w:rPr>
          <w:color w:val="auto"/>
        </w:rPr>
        <w:t xml:space="preserve">: </w:t>
      </w:r>
      <w:r>
        <w:rPr>
          <w:color w:val="auto"/>
        </w:rPr>
        <w:t xml:space="preserve"> O</w:t>
      </w:r>
      <w:r w:rsidRPr="006A0754">
        <w:rPr>
          <w:color w:val="auto"/>
        </w:rPr>
        <w:t>pportunit</w:t>
      </w:r>
      <w:r>
        <w:rPr>
          <w:color w:val="auto"/>
        </w:rPr>
        <w:t>ies</w:t>
      </w:r>
      <w:r w:rsidRPr="006A0754">
        <w:rPr>
          <w:color w:val="auto"/>
        </w:rPr>
        <w:t xml:space="preserve"> to reduce the total cost of ownership</w:t>
      </w:r>
      <w:r>
        <w:rPr>
          <w:color w:val="auto"/>
        </w:rPr>
        <w:t xml:space="preserve"> that </w:t>
      </w:r>
      <w:r w:rsidRPr="006A0754">
        <w:rPr>
          <w:color w:val="auto"/>
        </w:rPr>
        <w:t xml:space="preserve">fall outside the scope of a compliant tender, </w:t>
      </w:r>
      <w:r>
        <w:rPr>
          <w:color w:val="auto"/>
        </w:rPr>
        <w:t xml:space="preserve">can only be evaluated as an </w:t>
      </w:r>
      <w:r w:rsidRPr="006A0754">
        <w:rPr>
          <w:color w:val="auto"/>
        </w:rPr>
        <w:t xml:space="preserve">alternative </w:t>
      </w:r>
      <w:r>
        <w:rPr>
          <w:color w:val="auto"/>
        </w:rPr>
        <w:t>proposal (refer</w:t>
      </w:r>
      <w:r w:rsidR="00745C9E">
        <w:rPr>
          <w:color w:val="auto"/>
        </w:rPr>
        <w:t xml:space="preserve"> </w:t>
      </w:r>
      <w:r>
        <w:rPr>
          <w:color w:val="auto"/>
        </w:rPr>
        <w:t>COT clause 2.15)</w:t>
      </w:r>
      <w:r w:rsidRPr="006A0754">
        <w:rPr>
          <w:color w:val="auto"/>
        </w:rPr>
        <w:t>.</w:t>
      </w:r>
    </w:p>
    <w:p w14:paraId="359EFAC4" w14:textId="5FADB294" w:rsidR="00F923B8" w:rsidRDefault="003B7CFD" w:rsidP="00F923B8">
      <w:pPr>
        <w:pStyle w:val="ATTANNLV1-ASDEFCON"/>
      </w:pPr>
      <w:bookmarkStart w:id="17" w:name="_Ref453054265"/>
      <w:bookmarkStart w:id="18" w:name="_Ref467222963"/>
      <w:r>
        <w:rPr>
          <w:caps w:val="0"/>
        </w:rPr>
        <w:lastRenderedPageBreak/>
        <w:t>RELEVANT EXPERIENCE</w:t>
      </w:r>
      <w:r w:rsidRPr="00B53417">
        <w:rPr>
          <w:caps w:val="0"/>
        </w:rPr>
        <w:t xml:space="preserve"> (CORE)</w:t>
      </w:r>
      <w:bookmarkEnd w:id="17"/>
      <w:bookmarkEnd w:id="18"/>
    </w:p>
    <w:p w14:paraId="2F0701AD" w14:textId="17F7C9EC" w:rsidR="00F923B8" w:rsidRDefault="00F923B8" w:rsidP="00F923B8">
      <w:pPr>
        <w:pStyle w:val="NoteToTenderers-ASDEFCON"/>
      </w:pPr>
      <w:r>
        <w:t>Note to tenderers:</w:t>
      </w:r>
      <w:r w:rsidR="00AE2C04">
        <w:t xml:space="preserve"> </w:t>
      </w:r>
      <w:r>
        <w:t xml:space="preserve"> The tenderer’s past performance</w:t>
      </w:r>
      <w:bookmarkStart w:id="19" w:name="_Ref143777179"/>
      <w:r>
        <w:t>, described in response to Annex A (ie, TDR A-2), should include ‘referenced projects’ to demonstrate relevant experience.</w:t>
      </w:r>
    </w:p>
    <w:p w14:paraId="3AD826D6" w14:textId="77777777" w:rsidR="00F923B8" w:rsidRDefault="00F923B8" w:rsidP="00F923B8">
      <w:pPr>
        <w:pStyle w:val="ATTANNLV2-ASDEFCON"/>
      </w:pPr>
      <w:r>
        <w:t>If requested by the Commonwealth during the tender evaluation period, t</w:t>
      </w:r>
      <w:r w:rsidRPr="00315B24">
        <w:t>enderer</w:t>
      </w:r>
      <w:r>
        <w:t>s</w:t>
      </w:r>
      <w:r w:rsidRPr="00315B24">
        <w:t xml:space="preserve"> </w:t>
      </w:r>
      <w:r>
        <w:t>are to</w:t>
      </w:r>
      <w:r w:rsidRPr="00315B24">
        <w:t xml:space="preserve"> arrange point</w:t>
      </w:r>
      <w:r>
        <w:t>s</w:t>
      </w:r>
      <w:r w:rsidRPr="00315B24">
        <w:t xml:space="preserve"> of contact</w:t>
      </w:r>
      <w:r>
        <w:t>,</w:t>
      </w:r>
      <w:r w:rsidRPr="00315B24">
        <w:t xml:space="preserve"> in the customer organisation</w:t>
      </w:r>
      <w:r>
        <w:t>s</w:t>
      </w:r>
      <w:bookmarkEnd w:id="19"/>
      <w:r w:rsidRPr="00315B24">
        <w:t xml:space="preserve"> for </w:t>
      </w:r>
      <w:r>
        <w:t>referenced</w:t>
      </w:r>
      <w:r w:rsidRPr="00315B24">
        <w:t xml:space="preserve"> </w:t>
      </w:r>
      <w:r>
        <w:t>projects (identified in response to TDR A-2),</w:t>
      </w:r>
      <w:r w:rsidRPr="00315B24">
        <w:t xml:space="preserve"> to enable the Commonwealth to verify claims of </w:t>
      </w:r>
      <w:r>
        <w:t xml:space="preserve">systems and Software engineering, System Safety, System Security, and ILS/LSA </w:t>
      </w:r>
      <w:r>
        <w:rPr>
          <w:snapToGrid w:val="0"/>
        </w:rPr>
        <w:t>experience</w:t>
      </w:r>
      <w:r>
        <w:t>.</w:t>
      </w:r>
    </w:p>
    <w:p w14:paraId="1156A32E" w14:textId="77777777" w:rsidR="00F923B8" w:rsidRPr="009169F7" w:rsidRDefault="00F923B8" w:rsidP="00F923B8">
      <w:pPr>
        <w:pStyle w:val="ASDEFCONNormal"/>
        <w:rPr>
          <w:b/>
        </w:rPr>
      </w:pPr>
      <w:bookmarkStart w:id="20" w:name="_Toc520540365"/>
      <w:bookmarkStart w:id="21" w:name="_Toc531861618"/>
      <w:r w:rsidRPr="009169F7">
        <w:rPr>
          <w:b/>
        </w:rPr>
        <w:t>Systems and Software Experience</w:t>
      </w:r>
      <w:bookmarkEnd w:id="20"/>
      <w:bookmarkEnd w:id="21"/>
    </w:p>
    <w:p w14:paraId="43BEE178" w14:textId="54DA5FDC" w:rsidR="00F923B8" w:rsidRPr="00116773" w:rsidRDefault="00F923B8" w:rsidP="00F923B8">
      <w:pPr>
        <w:pStyle w:val="ATTANNLV2-ASDEFCON"/>
      </w:pPr>
      <w:bookmarkStart w:id="22" w:name="_Ref523385610"/>
      <w:r>
        <w:t>Referring to the</w:t>
      </w:r>
      <w:r w:rsidRPr="00116773">
        <w:t xml:space="preserve"> reference</w:t>
      </w:r>
      <w:r>
        <w:t>d</w:t>
      </w:r>
      <w:r w:rsidRPr="00116773">
        <w:t xml:space="preserve"> projects</w:t>
      </w:r>
      <w:r>
        <w:t xml:space="preserve"> in response to TDR A-2,</w:t>
      </w:r>
      <w:r w:rsidRPr="00FB5293">
        <w:rPr>
          <w:snapToGrid w:val="0"/>
        </w:rPr>
        <w:t xml:space="preserve"> </w:t>
      </w:r>
      <w:r>
        <w:rPr>
          <w:snapToGrid w:val="0"/>
        </w:rPr>
        <w:t>tenderers are to demonstrate</w:t>
      </w:r>
      <w:r w:rsidRPr="00315B24">
        <w:t xml:space="preserve"> </w:t>
      </w:r>
      <w:r>
        <w:t xml:space="preserve">systems engineering </w:t>
      </w:r>
      <w:bookmarkStart w:id="23" w:name="_Ref163725286"/>
      <w:r>
        <w:t xml:space="preserve">and Software </w:t>
      </w:r>
      <w:r>
        <w:rPr>
          <w:snapToGrid w:val="0"/>
        </w:rPr>
        <w:t>experience</w:t>
      </w:r>
      <w:r>
        <w:t xml:space="preserve"> by</w:t>
      </w:r>
      <w:r w:rsidRPr="00116773">
        <w:t xml:space="preserve"> descri</w:t>
      </w:r>
      <w:r>
        <w:t>bing</w:t>
      </w:r>
      <w:r w:rsidRPr="00116773">
        <w:t xml:space="preserve"> the system</w:t>
      </w:r>
      <w:r>
        <w:t>s and program</w:t>
      </w:r>
      <w:r w:rsidRPr="00116773">
        <w:t xml:space="preserve"> in terms of </w:t>
      </w:r>
      <w:r>
        <w:t xml:space="preserve">the </w:t>
      </w:r>
      <w:r w:rsidRPr="00116773">
        <w:t xml:space="preserve">mission, functionality, safety </w:t>
      </w:r>
      <w:r>
        <w:t>risks</w:t>
      </w:r>
      <w:r w:rsidRPr="00116773">
        <w:t>, technology, magnitude (eg</w:t>
      </w:r>
      <w:r>
        <w:t>,</w:t>
      </w:r>
      <w:r w:rsidRPr="00116773">
        <w:t xml:space="preserve"> number of interfaces</w:t>
      </w:r>
      <w:r>
        <w:t>, proportion of code changed</w:t>
      </w:r>
      <w:r w:rsidRPr="00116773">
        <w:t>)</w:t>
      </w:r>
      <w:r>
        <w:t>, integration requirements</w:t>
      </w:r>
      <w:r w:rsidRPr="00116773">
        <w:t xml:space="preserve"> and other characteristics</w:t>
      </w:r>
      <w:r>
        <w:t xml:space="preserve"> that are </w:t>
      </w:r>
      <w:r w:rsidRPr="00116773">
        <w:t>relevant</w:t>
      </w:r>
      <w:r>
        <w:t xml:space="preserve"> to</w:t>
      </w:r>
      <w:r w:rsidRPr="00116773">
        <w:t xml:space="preserve"> </w:t>
      </w:r>
      <w:r>
        <w:t>the requirements of the draft Contract</w:t>
      </w:r>
      <w:r w:rsidRPr="00116773">
        <w:t>.</w:t>
      </w:r>
      <w:bookmarkEnd w:id="22"/>
      <w:bookmarkEnd w:id="23"/>
    </w:p>
    <w:p w14:paraId="0CDC968F" w14:textId="363C9FF8" w:rsidR="00F923B8" w:rsidRDefault="00F923B8" w:rsidP="00F923B8">
      <w:pPr>
        <w:pStyle w:val="ATTANNLV2-ASDEFCON"/>
      </w:pPr>
      <w:r w:rsidRPr="00116773">
        <w:t xml:space="preserve">Tenderers </w:t>
      </w:r>
      <w:r>
        <w:t>are to</w:t>
      </w:r>
      <w:r w:rsidRPr="00116773">
        <w:t xml:space="preserve"> </w:t>
      </w:r>
      <w:r>
        <w:t xml:space="preserve">refer to their response to clause </w:t>
      </w:r>
      <w:r>
        <w:fldChar w:fldCharType="begin"/>
      </w:r>
      <w:r>
        <w:instrText xml:space="preserve"> REF _Ref163725286 \r \h </w:instrText>
      </w:r>
      <w:r>
        <w:fldChar w:fldCharType="separate"/>
      </w:r>
      <w:r>
        <w:t>2.2</w:t>
      </w:r>
      <w:r>
        <w:fldChar w:fldCharType="end"/>
      </w:r>
      <w:r>
        <w:t>,</w:t>
      </w:r>
      <w:r w:rsidRPr="00116773">
        <w:t xml:space="preserve"> </w:t>
      </w:r>
      <w:r>
        <w:t>and demonstrate the relevance of that experience to estimating the effort described by the Software List provided in response to TDR F-5</w:t>
      </w:r>
      <w:r w:rsidRPr="0056133D">
        <w:t xml:space="preserve">.  The description should be sufficient to </w:t>
      </w:r>
      <w:r>
        <w:t xml:space="preserve">enable </w:t>
      </w:r>
      <w:r w:rsidRPr="00116773">
        <w:t xml:space="preserve">an independent feasibility assessment of the estimating assumptions, technique and outputs for size, effort, duration and productivity for the </w:t>
      </w:r>
      <w:r>
        <w:t>proposed work</w:t>
      </w:r>
      <w:r w:rsidRPr="00116773">
        <w:t>.</w:t>
      </w:r>
    </w:p>
    <w:p w14:paraId="058896E3" w14:textId="77777777" w:rsidR="00F923B8" w:rsidRPr="009169F7" w:rsidRDefault="00F923B8" w:rsidP="00F923B8">
      <w:pPr>
        <w:pStyle w:val="ASDEFCONNormal"/>
        <w:rPr>
          <w:b/>
        </w:rPr>
      </w:pPr>
      <w:r w:rsidRPr="009169F7">
        <w:rPr>
          <w:b/>
        </w:rPr>
        <w:t>System Safety Program Experience</w:t>
      </w:r>
    </w:p>
    <w:p w14:paraId="64113903" w14:textId="77777777" w:rsidR="00F923B8" w:rsidRPr="00BA71AD" w:rsidRDefault="00F923B8" w:rsidP="00F923B8">
      <w:pPr>
        <w:pStyle w:val="ATTANNLV2-ASDEFCON"/>
      </w:pPr>
      <w:r>
        <w:rPr>
          <w:snapToGrid w:val="0"/>
        </w:rPr>
        <w:t xml:space="preserve">Tenderers </w:t>
      </w:r>
      <w:r>
        <w:t>are to</w:t>
      </w:r>
      <w:r>
        <w:rPr>
          <w:snapToGrid w:val="0"/>
        </w:rPr>
        <w:t xml:space="preserve"> provide details from the referenced projects </w:t>
      </w:r>
      <w:r>
        <w:t>(cross-referencing TDR A-2 as applicable)</w:t>
      </w:r>
      <w:r>
        <w:rPr>
          <w:snapToGrid w:val="0"/>
        </w:rPr>
        <w:t xml:space="preserve">, to illustrate </w:t>
      </w:r>
      <w:r w:rsidRPr="00315B24">
        <w:t xml:space="preserve">relevant </w:t>
      </w:r>
      <w:r>
        <w:rPr>
          <w:snapToGrid w:val="0"/>
        </w:rPr>
        <w:t>experience in safe design and Materiel Safety, including:</w:t>
      </w:r>
    </w:p>
    <w:p w14:paraId="03C50AED" w14:textId="77777777" w:rsidR="00F923B8" w:rsidRPr="00BA71AD" w:rsidRDefault="00F923B8" w:rsidP="00F923B8">
      <w:pPr>
        <w:pStyle w:val="ATTANNLV3-ASDEFCON"/>
      </w:pPr>
      <w:r>
        <w:t xml:space="preserve">identify </w:t>
      </w:r>
      <w:r w:rsidRPr="00C1069E">
        <w:t xml:space="preserve">the system </w:t>
      </w:r>
      <w:r>
        <w:t xml:space="preserve">and </w:t>
      </w:r>
      <w:r w:rsidRPr="00BD58FD">
        <w:t xml:space="preserve">provide </w:t>
      </w:r>
      <w:r>
        <w:t xml:space="preserve">at least three </w:t>
      </w:r>
      <w:r w:rsidRPr="00BD58FD">
        <w:t xml:space="preserve">examples of </w:t>
      </w:r>
      <w:r>
        <w:t>major</w:t>
      </w:r>
      <w:r w:rsidRPr="00BD58FD">
        <w:t xml:space="preserve"> </w:t>
      </w:r>
      <w:r>
        <w:t xml:space="preserve">safety risks associated with the design and </w:t>
      </w:r>
      <w:r w:rsidRPr="00C1069E">
        <w:t>application</w:t>
      </w:r>
      <w:r w:rsidRPr="006041E1">
        <w:t xml:space="preserve"> </w:t>
      </w:r>
      <w:r>
        <w:t>and how these risks were addressed</w:t>
      </w:r>
      <w:r w:rsidRPr="00C1069E">
        <w:t>;</w:t>
      </w:r>
    </w:p>
    <w:p w14:paraId="3940C99D" w14:textId="77777777" w:rsidR="00F923B8" w:rsidRPr="00AD5A3C" w:rsidRDefault="00F923B8" w:rsidP="00F923B8">
      <w:pPr>
        <w:pStyle w:val="ATTANNLV3-ASDEFCON"/>
      </w:pPr>
      <w:r>
        <w:t xml:space="preserve">identify </w:t>
      </w:r>
      <w:r w:rsidRPr="00AD5A3C">
        <w:t>the safety standards</w:t>
      </w:r>
      <w:r>
        <w:t xml:space="preserve"> used,</w:t>
      </w:r>
      <w:r w:rsidRPr="00AD5A3C">
        <w:t xml:space="preserve"> </w:t>
      </w:r>
      <w:r>
        <w:t xml:space="preserve">and the approach and methodologies used to </w:t>
      </w:r>
      <w:r w:rsidRPr="00BD58FD">
        <w:t xml:space="preserve">ensure </w:t>
      </w:r>
      <w:r>
        <w:t xml:space="preserve">that </w:t>
      </w:r>
      <w:r w:rsidRPr="00BD58FD">
        <w:t>the system</w:t>
      </w:r>
      <w:r>
        <w:t>s</w:t>
      </w:r>
      <w:r w:rsidRPr="00BD58FD">
        <w:t xml:space="preserve"> </w:t>
      </w:r>
      <w:r>
        <w:t>were</w:t>
      </w:r>
      <w:r w:rsidRPr="00BD58FD">
        <w:t xml:space="preserve"> safe</w:t>
      </w:r>
      <w:r>
        <w:t>,</w:t>
      </w:r>
      <w:r w:rsidRPr="00BD58FD">
        <w:t xml:space="preserve"> </w:t>
      </w:r>
      <w:r>
        <w:t xml:space="preserve">so far </w:t>
      </w:r>
      <w:r w:rsidRPr="00BD58FD">
        <w:t>as is reasonably practicable</w:t>
      </w:r>
      <w:r>
        <w:t>;</w:t>
      </w:r>
    </w:p>
    <w:p w14:paraId="058369A0" w14:textId="77777777" w:rsidR="00F923B8" w:rsidRPr="00AD5A3C" w:rsidRDefault="00F923B8" w:rsidP="00F923B8">
      <w:pPr>
        <w:pStyle w:val="ATTANNLV3-ASDEFCON"/>
      </w:pPr>
      <w:r>
        <w:t xml:space="preserve">describe </w:t>
      </w:r>
      <w:r w:rsidRPr="00AD5A3C">
        <w:t xml:space="preserve">the approach used to develop a safety certification basis </w:t>
      </w:r>
      <w:r>
        <w:t>or</w:t>
      </w:r>
      <w:r w:rsidRPr="00AD5A3C">
        <w:t xml:space="preserve"> safety </w:t>
      </w:r>
      <w:r>
        <w:t xml:space="preserve">baseline and identify </w:t>
      </w:r>
      <w:r w:rsidRPr="00AD5A3C">
        <w:t xml:space="preserve">the </w:t>
      </w:r>
      <w:r>
        <w:t xml:space="preserve">relevant </w:t>
      </w:r>
      <w:r w:rsidRPr="00AD5A3C">
        <w:t xml:space="preserve">certifying </w:t>
      </w:r>
      <w:r>
        <w:t xml:space="preserve">/ design registration </w:t>
      </w:r>
      <w:r w:rsidRPr="00AD5A3C">
        <w:t>authority</w:t>
      </w:r>
      <w:r>
        <w:t xml:space="preserve"> (or authorities)</w:t>
      </w:r>
      <w:r w:rsidRPr="00AD5A3C">
        <w:t>; and</w:t>
      </w:r>
    </w:p>
    <w:p w14:paraId="1D77CD95" w14:textId="77777777" w:rsidR="00F923B8" w:rsidRDefault="00F923B8" w:rsidP="00F923B8">
      <w:pPr>
        <w:pStyle w:val="ATTANNLV3-ASDEFCON"/>
      </w:pPr>
      <w:r w:rsidRPr="00C1069E">
        <w:t xml:space="preserve">if applicable, </w:t>
      </w:r>
      <w:r>
        <w:t xml:space="preserve">describe </w:t>
      </w:r>
      <w:r w:rsidRPr="00C1069E">
        <w:t xml:space="preserve">the treatment of </w:t>
      </w:r>
      <w:r>
        <w:t>S</w:t>
      </w:r>
      <w:r w:rsidRPr="00C1069E">
        <w:t>oftware</w:t>
      </w:r>
      <w:r>
        <w:t>-related safety risks</w:t>
      </w:r>
      <w:r w:rsidRPr="00C1069E">
        <w:t>.</w:t>
      </w:r>
    </w:p>
    <w:p w14:paraId="18169849" w14:textId="77777777" w:rsidR="00F923B8" w:rsidRPr="00522B8F" w:rsidRDefault="00F923B8" w:rsidP="00F923B8">
      <w:pPr>
        <w:pStyle w:val="ASDEFCONNormal"/>
        <w:keepNext/>
        <w:rPr>
          <w:b/>
        </w:rPr>
      </w:pPr>
      <w:r>
        <w:rPr>
          <w:b/>
        </w:rPr>
        <w:t>System Security Program Experience</w:t>
      </w:r>
    </w:p>
    <w:p w14:paraId="35DCE31D" w14:textId="0DF224F6" w:rsidR="00F923B8" w:rsidRPr="00522B8F" w:rsidRDefault="00F923B8" w:rsidP="00F923B8">
      <w:pPr>
        <w:pStyle w:val="ATTANNLV2-ASDEFCON"/>
      </w:pPr>
      <w:r>
        <w:rPr>
          <w:snapToGrid w:val="0"/>
        </w:rPr>
        <w:t xml:space="preserve">Tenderers </w:t>
      </w:r>
      <w:r>
        <w:t>are to</w:t>
      </w:r>
      <w:r>
        <w:rPr>
          <w:snapToGrid w:val="0"/>
        </w:rPr>
        <w:t xml:space="preserve"> provide details, from the referenced projects </w:t>
      </w:r>
      <w:r>
        <w:t>(cross-referencing TDR A-2 as applicable)</w:t>
      </w:r>
      <w:r>
        <w:rPr>
          <w:snapToGrid w:val="0"/>
        </w:rPr>
        <w:t xml:space="preserve">, to illustrate </w:t>
      </w:r>
      <w:r w:rsidRPr="00315B24">
        <w:t xml:space="preserve">relevant </w:t>
      </w:r>
      <w:r>
        <w:rPr>
          <w:snapToGrid w:val="0"/>
        </w:rPr>
        <w:t xml:space="preserve">experience in secure design and managing relevant security domains (eg, physical security, EMSEC, and </w:t>
      </w:r>
      <w:r w:rsidR="00F13E55">
        <w:rPr>
          <w:snapToGrid w:val="0"/>
        </w:rPr>
        <w:t>C</w:t>
      </w:r>
      <w:r>
        <w:rPr>
          <w:snapToGrid w:val="0"/>
        </w:rPr>
        <w:t xml:space="preserve">yber </w:t>
      </w:r>
      <w:r w:rsidR="00F13E55">
        <w:rPr>
          <w:snapToGrid w:val="0"/>
        </w:rPr>
        <w:t>S</w:t>
      </w:r>
      <w:r>
        <w:rPr>
          <w:snapToGrid w:val="0"/>
        </w:rPr>
        <w:t xml:space="preserve">ecurity).  Specifically, tenderers </w:t>
      </w:r>
      <w:r>
        <w:t>are to</w:t>
      </w:r>
      <w:r>
        <w:rPr>
          <w:snapToGrid w:val="0"/>
        </w:rPr>
        <w:t>:</w:t>
      </w:r>
    </w:p>
    <w:p w14:paraId="7601AB05" w14:textId="6BED3C61" w:rsidR="00F923B8" w:rsidRDefault="00F923B8" w:rsidP="00F923B8">
      <w:pPr>
        <w:pStyle w:val="ATTANNLV3-ASDEFCON"/>
      </w:pPr>
      <w:r>
        <w:t xml:space="preserve">identify </w:t>
      </w:r>
      <w:r w:rsidRPr="00C1069E">
        <w:t xml:space="preserve">the system </w:t>
      </w:r>
      <w:r>
        <w:t xml:space="preserve">and describe the associated security considerations, including for </w:t>
      </w:r>
      <w:r w:rsidR="00F13E55">
        <w:t>C</w:t>
      </w:r>
      <w:r>
        <w:t xml:space="preserve">yber </w:t>
      </w:r>
      <w:r w:rsidR="00F13E55">
        <w:t>S</w:t>
      </w:r>
      <w:r>
        <w:t>ecurity, the Targets of Security Assessment (ToSAs) and the implications for safety and operational effectiveness;</w:t>
      </w:r>
    </w:p>
    <w:p w14:paraId="390AD6B4" w14:textId="77777777" w:rsidR="00F923B8" w:rsidRPr="00AD5A3C" w:rsidRDefault="00F923B8" w:rsidP="00F923B8">
      <w:pPr>
        <w:pStyle w:val="ATTANNLV3-ASDEFCON"/>
      </w:pPr>
      <w:r>
        <w:t xml:space="preserve">identify </w:t>
      </w:r>
      <w:r w:rsidRPr="00AD5A3C">
        <w:t xml:space="preserve">the </w:t>
      </w:r>
      <w:r>
        <w:t>security</w:t>
      </w:r>
      <w:r w:rsidRPr="00AD5A3C">
        <w:t xml:space="preserve"> standards</w:t>
      </w:r>
      <w:r>
        <w:t xml:space="preserve"> used,</w:t>
      </w:r>
      <w:r w:rsidRPr="00AD5A3C">
        <w:t xml:space="preserve"> </w:t>
      </w:r>
      <w:r>
        <w:t xml:space="preserve">and describe the approach and methodologies used, to </w:t>
      </w:r>
      <w:r w:rsidRPr="00BD58FD">
        <w:t xml:space="preserve">ensure </w:t>
      </w:r>
      <w:r>
        <w:t xml:space="preserve">that </w:t>
      </w:r>
      <w:r w:rsidRPr="00BD58FD">
        <w:t xml:space="preserve">the system </w:t>
      </w:r>
      <w:r>
        <w:t>was</w:t>
      </w:r>
      <w:r w:rsidRPr="00BD58FD">
        <w:t xml:space="preserve"> </w:t>
      </w:r>
      <w:r>
        <w:t>As Secure As Reasonably Practicable; and</w:t>
      </w:r>
    </w:p>
    <w:p w14:paraId="6FDB82D7" w14:textId="77777777" w:rsidR="00F923B8" w:rsidRPr="00BA71AD" w:rsidRDefault="00F923B8" w:rsidP="00F923B8">
      <w:pPr>
        <w:pStyle w:val="ATTANNLV3-ASDEFCON"/>
      </w:pPr>
      <w:r w:rsidRPr="00C1069E">
        <w:t xml:space="preserve">if applicable, </w:t>
      </w:r>
      <w:r>
        <w:t xml:space="preserve">describe how </w:t>
      </w:r>
      <w:r w:rsidRPr="00C1069E">
        <w:t xml:space="preserve">the </w:t>
      </w:r>
      <w:r>
        <w:t>Software development methodology enabled the achievement of the required security outcomes.</w:t>
      </w:r>
    </w:p>
    <w:p w14:paraId="53376EEF" w14:textId="77777777" w:rsidR="00F923B8" w:rsidRPr="009169F7" w:rsidRDefault="00F923B8" w:rsidP="00F923B8">
      <w:pPr>
        <w:pStyle w:val="ASDEFCONNormal"/>
        <w:keepNext/>
        <w:rPr>
          <w:b/>
        </w:rPr>
      </w:pPr>
      <w:r w:rsidRPr="009169F7">
        <w:rPr>
          <w:b/>
        </w:rPr>
        <w:t>ILS and LSA Experience</w:t>
      </w:r>
    </w:p>
    <w:p w14:paraId="10A7B858" w14:textId="77777777" w:rsidR="00F923B8" w:rsidRPr="00315B24" w:rsidRDefault="00F923B8" w:rsidP="00F923B8">
      <w:pPr>
        <w:pStyle w:val="ATTANNLV2-ASDEFCON"/>
      </w:pPr>
      <w:r>
        <w:t>T</w:t>
      </w:r>
      <w:r w:rsidRPr="00315B24">
        <w:t>enderer</w:t>
      </w:r>
      <w:r>
        <w:t>s</w:t>
      </w:r>
      <w:r w:rsidRPr="00315B24">
        <w:t xml:space="preserve"> </w:t>
      </w:r>
      <w:r>
        <w:t>are to</w:t>
      </w:r>
      <w:r w:rsidRPr="00315B24">
        <w:t xml:space="preserve"> </w:t>
      </w:r>
      <w:r>
        <w:t>provide details, from the</w:t>
      </w:r>
      <w:r w:rsidRPr="00315B24">
        <w:t xml:space="preserve"> </w:t>
      </w:r>
      <w:r>
        <w:t>referenced</w:t>
      </w:r>
      <w:r w:rsidRPr="00315B24">
        <w:t xml:space="preserve"> </w:t>
      </w:r>
      <w:r>
        <w:t xml:space="preserve">projects described in response to TDR A-2, to illustrate </w:t>
      </w:r>
      <w:r w:rsidRPr="00315B24">
        <w:t xml:space="preserve">relevant experience in ILS and LSA programs of </w:t>
      </w:r>
      <w:r>
        <w:t>similar</w:t>
      </w:r>
      <w:r w:rsidRPr="00315B24">
        <w:t xml:space="preserve"> scope and technical complexity</w:t>
      </w:r>
      <w:r>
        <w:t xml:space="preserve"> to the draft Contract</w:t>
      </w:r>
      <w:r w:rsidRPr="00315B24">
        <w:t>.</w:t>
      </w:r>
      <w:r>
        <w:t xml:space="preserve">  Specifically, t</w:t>
      </w:r>
      <w:r>
        <w:rPr>
          <w:snapToGrid w:val="0"/>
        </w:rPr>
        <w:t xml:space="preserve">enderers </w:t>
      </w:r>
      <w:r>
        <w:t>are to</w:t>
      </w:r>
      <w:r>
        <w:rPr>
          <w:snapToGrid w:val="0"/>
        </w:rPr>
        <w:t>:</w:t>
      </w:r>
    </w:p>
    <w:p w14:paraId="0D57C291" w14:textId="77777777" w:rsidR="00F923B8" w:rsidRDefault="00F923B8" w:rsidP="00F923B8">
      <w:pPr>
        <w:pStyle w:val="ATTANNLV3-ASDEFCON"/>
      </w:pPr>
      <w:r>
        <w:t>outline the support concepts, including the deployment of mission systems and the scope of the customer’s internal support, external support, resource ownership and the distribution of major elements of the supply chain; and</w:t>
      </w:r>
    </w:p>
    <w:p w14:paraId="7ACFE9CC" w14:textId="77777777" w:rsidR="00F923B8" w:rsidRPr="0052604E" w:rsidRDefault="00F923B8" w:rsidP="00F923B8">
      <w:pPr>
        <w:pStyle w:val="ATTANNLV3-ASDEFCON"/>
      </w:pPr>
      <w:r>
        <w:t>describe the ILS and LSA programs of the referenced projects, in terms of requirements, complexity, Mission System Supportability, resource determination, and support organisations to provide a relevant comparison to the scope of the draft Contract.</w:t>
      </w:r>
    </w:p>
    <w:p w14:paraId="15492EFF" w14:textId="77777777" w:rsidR="00F923B8" w:rsidRDefault="00F923B8" w:rsidP="00F923B8">
      <w:pPr>
        <w:pStyle w:val="ATTANNLV1-ASDEFCON"/>
      </w:pPr>
      <w:bookmarkStart w:id="24" w:name="_Ref197333889"/>
      <w:r w:rsidRPr="00B53417">
        <w:rPr>
          <w:caps w:val="0"/>
        </w:rPr>
        <w:lastRenderedPageBreak/>
        <w:t>CONTRACT WORK BREAKDOWN STRUCTURE AND DICTIONARY (CORE)</w:t>
      </w:r>
      <w:bookmarkEnd w:id="24"/>
    </w:p>
    <w:p w14:paraId="339CB817" w14:textId="77777777" w:rsidR="00F923B8" w:rsidRPr="00F93963" w:rsidRDefault="00F923B8" w:rsidP="00F923B8">
      <w:pPr>
        <w:pStyle w:val="ATTANNReferencetoCOC"/>
      </w:pPr>
      <w:r w:rsidRPr="00F93963">
        <w:t>Draft SOW reference: clause 3.</w:t>
      </w:r>
      <w:r>
        <w:t>2.4</w:t>
      </w:r>
    </w:p>
    <w:p w14:paraId="1E4F20D3" w14:textId="4D63250D" w:rsidR="00F923B8" w:rsidRDefault="00F923B8" w:rsidP="00F923B8">
      <w:pPr>
        <w:pStyle w:val="ATTANNLV2-ASDEFCON"/>
      </w:pPr>
      <w:r>
        <w:t xml:space="preserve">Tenderers are to provide a draft Contract Work Breakdown Structure (CWBS) and CWBS Dictionary, in accordance with DID-PM-DEF-CWBS, this clause </w:t>
      </w:r>
      <w:r>
        <w:fldChar w:fldCharType="begin"/>
      </w:r>
      <w:r>
        <w:instrText xml:space="preserve"> REF _Ref197333889 \r \h </w:instrText>
      </w:r>
      <w:r>
        <w:fldChar w:fldCharType="separate"/>
      </w:r>
      <w:r>
        <w:t>3</w:t>
      </w:r>
      <w:r>
        <w:fldChar w:fldCharType="end"/>
      </w:r>
      <w:r>
        <w:t>, and the Contract Summary Work Breakdown Structure elements in Annex F to the draft SOW.</w:t>
      </w:r>
    </w:p>
    <w:p w14:paraId="5CAB09A7" w14:textId="77777777" w:rsidR="00F923B8" w:rsidRDefault="00F923B8" w:rsidP="00F923B8">
      <w:pPr>
        <w:pStyle w:val="ATTANNLV2-ASDEFCON"/>
      </w:pPr>
      <w:r>
        <w:t>The draft CWBS is to demonstrate that technical control is integrated with cost and schedule control, and provide sufficient detail to demonstrate an understanding of the work effort required to successfully complete any resultant Contract, including</w:t>
      </w:r>
      <w:r w:rsidRPr="00A25D1E">
        <w:t xml:space="preserve"> </w:t>
      </w:r>
      <w:r>
        <w:t>tasks associated with:</w:t>
      </w:r>
    </w:p>
    <w:p w14:paraId="289E450E" w14:textId="77777777" w:rsidR="00F923B8" w:rsidRDefault="00F923B8" w:rsidP="00F923B8">
      <w:pPr>
        <w:pStyle w:val="ATTANNLV3-ASDEFCON"/>
      </w:pPr>
      <w:r>
        <w:t>requirements analysis, system definition, architectural design, detailed design, production, and V&amp;V for the Mission System at the system and subsystem levels;</w:t>
      </w:r>
    </w:p>
    <w:p w14:paraId="5ACBE773" w14:textId="77777777" w:rsidR="00F923B8" w:rsidRDefault="00F923B8" w:rsidP="00F923B8">
      <w:pPr>
        <w:pStyle w:val="ATTANNLV3-ASDEFCON"/>
      </w:pPr>
      <w:r>
        <w:t>design, development, production and V&amp;V for all Mission System Configuration Items (CIs), inclusive of both hardware and Software;</w:t>
      </w:r>
    </w:p>
    <w:p w14:paraId="5B7B1DE9" w14:textId="77777777" w:rsidR="00F923B8" w:rsidRDefault="00F923B8" w:rsidP="00F923B8">
      <w:pPr>
        <w:pStyle w:val="ATTANNLV3-ASDEFCON"/>
      </w:pPr>
      <w:r>
        <w:t>requirements analysis, system definition, system design, and V&amp;V of the Support System at the system level;</w:t>
      </w:r>
    </w:p>
    <w:p w14:paraId="1D376C82" w14:textId="77777777" w:rsidR="00F923B8" w:rsidRDefault="00F923B8" w:rsidP="00F923B8">
      <w:pPr>
        <w:pStyle w:val="ATTANNLV3-ASDEFCON"/>
      </w:pPr>
      <w:r>
        <w:t>requirements analysis, design, development, production and V&amp;V of Support System Components; and</w:t>
      </w:r>
    </w:p>
    <w:p w14:paraId="724A6A2D" w14:textId="77777777" w:rsidR="00F923B8" w:rsidRDefault="00F923B8" w:rsidP="00F923B8">
      <w:pPr>
        <w:pStyle w:val="ATTANNLV3-ASDEFCON"/>
      </w:pPr>
      <w:r>
        <w:t>the Australian Industry Capability program.</w:t>
      </w:r>
    </w:p>
    <w:p w14:paraId="2BD82DF8" w14:textId="77777777" w:rsidR="00F923B8" w:rsidRDefault="00F923B8" w:rsidP="00F923B8">
      <w:pPr>
        <w:pStyle w:val="ATTANNLV2-ASDEFCON"/>
      </w:pPr>
      <w:r>
        <w:t xml:space="preserve">The draft CWBS is to be provided in a tool such that it can be reviewed at any level of expansion (for instance using ‘outline mode’ in Microsoft Word </w:t>
      </w:r>
      <w:r w:rsidRPr="00553590">
        <w:t>or Excel</w:t>
      </w:r>
      <w:r>
        <w:t>).</w:t>
      </w:r>
    </w:p>
    <w:p w14:paraId="1F68530B" w14:textId="79A7ABC1" w:rsidR="00F923B8" w:rsidRDefault="00F923B8" w:rsidP="00F923B8">
      <w:pPr>
        <w:pStyle w:val="ATTANNLV2-ASDEFCON"/>
      </w:pPr>
      <w:r>
        <w:t xml:space="preserve">The CWBS Dictionary is to define the scope of each CWBS element in the CWBS and provide the </w:t>
      </w:r>
      <w:r w:rsidRPr="009C3E78">
        <w:t>estimated resourcing</w:t>
      </w:r>
      <w:r>
        <w:t xml:space="preserve"> to undertake the defined scope for each CWBS element at the leaf nodes of the CWBS</w:t>
      </w:r>
      <w:r w:rsidRPr="009C3E78">
        <w:t>, including estimated labour effort and key skills required, estimated materials required, and the nature and scope of</w:t>
      </w:r>
      <w:r>
        <w:t xml:space="preserve"> any Subcontractor involvement.</w:t>
      </w:r>
    </w:p>
    <w:p w14:paraId="00469F92" w14:textId="77777777" w:rsidR="00F923B8" w:rsidRDefault="00F923B8" w:rsidP="00F923B8">
      <w:pPr>
        <w:pStyle w:val="ATTANNLV1-ASDEFCON"/>
      </w:pPr>
      <w:bookmarkStart w:id="25" w:name="_Ref12436675"/>
      <w:r w:rsidRPr="00B53417">
        <w:rPr>
          <w:caps w:val="0"/>
        </w:rPr>
        <w:t>CONTRACT MASTER SCHEDULE (CORE)</w:t>
      </w:r>
      <w:bookmarkEnd w:id="25"/>
    </w:p>
    <w:p w14:paraId="30645DF6" w14:textId="77777777" w:rsidR="00F923B8" w:rsidRPr="00F93963" w:rsidRDefault="00F923B8" w:rsidP="00F923B8">
      <w:pPr>
        <w:pStyle w:val="ATTANNReferencetoCOC"/>
      </w:pPr>
      <w:r w:rsidRPr="00F93963">
        <w:t>Draft SOW reference: clause 3.</w:t>
      </w:r>
      <w:r>
        <w:t>2.3</w:t>
      </w:r>
    </w:p>
    <w:p w14:paraId="15756982" w14:textId="34647330" w:rsidR="00F923B8" w:rsidRDefault="00F923B8" w:rsidP="00F923B8">
      <w:pPr>
        <w:pStyle w:val="NoteToTenderers-ASDEFCON"/>
      </w:pPr>
      <w:r>
        <w:t>Note to tenderers:  The CMS should present a realistic time-based sequence of the activities defined in the CWBS, integrating the work of proposed Subcontractors, demonstrating that time estimates and dependencies are realistic and consistent with the CWBS Dictionary, and providing the Commonwealth with a basis for evaluating the assessment of schedule risk.</w:t>
      </w:r>
    </w:p>
    <w:p w14:paraId="0CA3B967" w14:textId="4A559ED8" w:rsidR="007F2249" w:rsidRDefault="007F2249" w:rsidP="00F923B8">
      <w:pPr>
        <w:pStyle w:val="NoteToTenderers-ASDEFCON"/>
      </w:pPr>
      <w:r w:rsidRPr="00933C78">
        <w:t xml:space="preserve">If selected to participate in </w:t>
      </w:r>
      <w:r>
        <w:t xml:space="preserve">negotiations, </w:t>
      </w:r>
      <w:r w:rsidRPr="00933C78">
        <w:t>ODIA</w:t>
      </w:r>
      <w:r w:rsidRPr="00B55078">
        <w:t xml:space="preserve"> </w:t>
      </w:r>
      <w:r>
        <w:t>or other pre-contract work</w:t>
      </w:r>
      <w:r w:rsidRPr="00933C78">
        <w:t>,</w:t>
      </w:r>
      <w:r>
        <w:t xml:space="preserve"> </w:t>
      </w:r>
      <w:r w:rsidRPr="00933C78">
        <w:t xml:space="preserve">the tenderer may be required to </w:t>
      </w:r>
      <w:r>
        <w:t xml:space="preserve">participate in a </w:t>
      </w:r>
      <w:r w:rsidRPr="00214C0E">
        <w:t>Schedule Confidence Risk Review (SC2R)</w:t>
      </w:r>
      <w:r>
        <w:t xml:space="preserve">, which is a Commonwealth-led activity that seeks to achieve greater confidence in the tenderer’s proposed Delivery Schedule.  CASG Instruction </w:t>
      </w:r>
      <w:r w:rsidR="0061769E" w:rsidRPr="0061769E">
        <w:t>(PM) 006 – Schedule Confidence Risk Review (SC2R) Guidance</w:t>
      </w:r>
      <w:r w:rsidR="0061769E">
        <w:t xml:space="preserve"> </w:t>
      </w:r>
      <w:r>
        <w:t xml:space="preserve">provides further </w:t>
      </w:r>
      <w:r w:rsidR="0061769E">
        <w:t>information</w:t>
      </w:r>
      <w:r>
        <w:t xml:space="preserve"> on the conduct of a SC2R, particularly the preparatory activities that </w:t>
      </w:r>
      <w:r w:rsidR="0061769E">
        <w:t xml:space="preserve">may </w:t>
      </w:r>
      <w:r>
        <w:t>need to be undertaken by the tenderer.</w:t>
      </w:r>
    </w:p>
    <w:p w14:paraId="545D587F" w14:textId="36AE1F97" w:rsidR="00F923B8" w:rsidRDefault="00F923B8" w:rsidP="00F923B8">
      <w:pPr>
        <w:pStyle w:val="ATTANNLV2-ASDEFCON"/>
      </w:pPr>
      <w:bookmarkStart w:id="26" w:name="_Ref509224606"/>
      <w:r>
        <w:t>Tenderers are to provide a draft Contract Master Schedule (CMS) (in PDF and as a data file for the applicable software package) in accordance with DID-PM-DEF-CMS in the form of a Gantt Chart in Microsoft Project, Open Plan Professional or other agreed scheduling software.</w:t>
      </w:r>
      <w:bookmarkEnd w:id="26"/>
    </w:p>
    <w:p w14:paraId="1C18E9CA" w14:textId="77777777" w:rsidR="00F923B8" w:rsidRDefault="00F923B8" w:rsidP="00F923B8">
      <w:pPr>
        <w:pStyle w:val="ATTANNLV2-ASDEFCON"/>
      </w:pPr>
      <w:bookmarkStart w:id="27" w:name="_Ref474312003"/>
      <w:r>
        <w:t>The draft CMS is to contain sufficient detail to demonstrate an understanding of the work effort and schedule control required to fulfil any resultant Contract, including</w:t>
      </w:r>
      <w:r w:rsidRPr="00104556">
        <w:t xml:space="preserve"> </w:t>
      </w:r>
      <w:r>
        <w:t>tasks associated with:</w:t>
      </w:r>
      <w:bookmarkEnd w:id="27"/>
    </w:p>
    <w:p w14:paraId="02CDA235" w14:textId="77777777" w:rsidR="00F923B8" w:rsidRDefault="00F923B8" w:rsidP="00F923B8">
      <w:pPr>
        <w:pStyle w:val="ATTANNLV3-ASDEFCON"/>
      </w:pPr>
      <w:r>
        <w:t>the requirements analysis, system definition, architectural design, detailed design, production, and V&amp;V for the Mission System at the system and subsystem levels;</w:t>
      </w:r>
    </w:p>
    <w:p w14:paraId="25D48B18" w14:textId="77777777" w:rsidR="00F923B8" w:rsidRDefault="00F923B8" w:rsidP="00F923B8">
      <w:pPr>
        <w:pStyle w:val="ATTANNLV3-ASDEFCON"/>
      </w:pPr>
      <w:r>
        <w:t>the design, development, production, and V&amp;V for all Mission System CIs, inclusive of hardware and Software;</w:t>
      </w:r>
    </w:p>
    <w:p w14:paraId="65E8E844" w14:textId="77777777" w:rsidR="00F923B8" w:rsidRDefault="00F923B8" w:rsidP="00F923B8">
      <w:pPr>
        <w:pStyle w:val="ATTANNLV3-ASDEFCON"/>
      </w:pPr>
      <w:r>
        <w:t>the requirements analysis, system definition, system design, and V&amp;V of the Support System at the system level;</w:t>
      </w:r>
    </w:p>
    <w:p w14:paraId="332373A9" w14:textId="77777777" w:rsidR="00F923B8" w:rsidRDefault="00F923B8" w:rsidP="00F923B8">
      <w:pPr>
        <w:pStyle w:val="ATTANNLV3-ASDEFCON"/>
      </w:pPr>
      <w:r>
        <w:t>the requirements analysis, design, development, production and V&amp;V of Support System Components; and</w:t>
      </w:r>
    </w:p>
    <w:p w14:paraId="7218F701" w14:textId="77777777" w:rsidR="00F923B8" w:rsidRDefault="00F923B8" w:rsidP="00F923B8">
      <w:pPr>
        <w:pStyle w:val="ATTANNLV3-ASDEFCON"/>
      </w:pPr>
      <w:r>
        <w:t>the Australian Industry Capability program.</w:t>
      </w:r>
    </w:p>
    <w:p w14:paraId="42C8CEAF" w14:textId="54F02DE2" w:rsidR="00F923B8" w:rsidRDefault="00F923B8" w:rsidP="00F923B8">
      <w:pPr>
        <w:pStyle w:val="ATTANNLV2-ASDEFCON"/>
      </w:pPr>
      <w:r>
        <w:lastRenderedPageBreak/>
        <w:t>The draft CMS is to describe each Milestone, identify the party primarily responsible for its achievement (eg, Contractor or Commonwealth), and a scheduled date for accomplishment.</w:t>
      </w:r>
    </w:p>
    <w:p w14:paraId="2CADEA04" w14:textId="4F476684" w:rsidR="00F923B8" w:rsidRDefault="00F923B8" w:rsidP="00F923B8">
      <w:pPr>
        <w:pStyle w:val="NoteToDrafters-ASDEFCON"/>
      </w:pPr>
      <w:bookmarkStart w:id="28" w:name="_Ref474312006"/>
      <w:r>
        <w:t>Note to drafters:</w:t>
      </w:r>
      <w:r w:rsidR="00AE2C04">
        <w:t xml:space="preserve"> </w:t>
      </w:r>
      <w:r>
        <w:t xml:space="preserve"> Delete the following clause if an EVMS is not required for the draft Contract.</w:t>
      </w:r>
    </w:p>
    <w:p w14:paraId="26F75826" w14:textId="77777777" w:rsidR="00F923B8" w:rsidRDefault="00F923B8" w:rsidP="00F923B8">
      <w:pPr>
        <w:pStyle w:val="ATTANNLV2-ASDEFCON"/>
      </w:pPr>
      <w:r>
        <w:t xml:space="preserve">The draft CMS is to be capable of showing the schedule information for the control accounts, planning packages and work packages in the </w:t>
      </w:r>
      <w:r w:rsidRPr="004E29D1">
        <w:t>Earned Value Management System</w:t>
      </w:r>
      <w:r>
        <w:t xml:space="preserve"> (EVMS).</w:t>
      </w:r>
      <w:bookmarkEnd w:id="28"/>
    </w:p>
    <w:p w14:paraId="79FD6239" w14:textId="77777777" w:rsidR="00F923B8" w:rsidRDefault="00F923B8" w:rsidP="00F923B8">
      <w:pPr>
        <w:pStyle w:val="ATTANNLV1-ASDEFCON"/>
      </w:pPr>
      <w:bookmarkStart w:id="29" w:name="_Ref453049742"/>
      <w:bookmarkStart w:id="30" w:name="_Ref509218247"/>
      <w:r w:rsidRPr="00B53417">
        <w:rPr>
          <w:caps w:val="0"/>
        </w:rPr>
        <w:t>STAFF / SKILLS PROFILE (CORE)</w:t>
      </w:r>
      <w:bookmarkEnd w:id="29"/>
      <w:bookmarkEnd w:id="30"/>
    </w:p>
    <w:p w14:paraId="08AE1C4C" w14:textId="7C6B8F4A" w:rsidR="00F923B8" w:rsidRDefault="00F923B8" w:rsidP="00F923B8">
      <w:pPr>
        <w:pStyle w:val="NoteToTenderers-ASDEFCON"/>
      </w:pPr>
      <w:r>
        <w:t xml:space="preserve">Note to tenderers: </w:t>
      </w:r>
      <w:bookmarkStart w:id="31" w:name="_Ref448838107"/>
      <w:r>
        <w:t xml:space="preserve"> </w:t>
      </w:r>
      <w:r w:rsidRPr="008E6A6C">
        <w:t>A</w:t>
      </w:r>
      <w:r>
        <w:t xml:space="preserve"> staff</w:t>
      </w:r>
      <w:r w:rsidR="004D2525">
        <w:t xml:space="preserve"> </w:t>
      </w:r>
      <w:r>
        <w:t>/</w:t>
      </w:r>
      <w:r w:rsidR="004D2525">
        <w:t xml:space="preserve"> </w:t>
      </w:r>
      <w:r>
        <w:t>skills profile provides an understanding of personnel-related risk.</w:t>
      </w:r>
    </w:p>
    <w:p w14:paraId="1A803F31" w14:textId="562BFC5E" w:rsidR="00F923B8" w:rsidRDefault="00F923B8" w:rsidP="00F923B8">
      <w:pPr>
        <w:pStyle w:val="ATTANNLV2-ASDEFCON"/>
      </w:pPr>
      <w:bookmarkStart w:id="32" w:name="_Ref451260651"/>
      <w:r>
        <w:t>Tenderers are to provide (</w:t>
      </w:r>
      <w:r w:rsidRPr="00CF69DB">
        <w:t xml:space="preserve">in </w:t>
      </w:r>
      <w:r>
        <w:t>Microsoft Excel or the scheduling software used in response to TDR E-</w:t>
      </w:r>
      <w:r>
        <w:fldChar w:fldCharType="begin"/>
      </w:r>
      <w:r>
        <w:instrText xml:space="preserve"> REF _Ref509224606 \r \h </w:instrText>
      </w:r>
      <w:r>
        <w:fldChar w:fldCharType="separate"/>
      </w:r>
      <w:r>
        <w:t>4.1</w:t>
      </w:r>
      <w:r>
        <w:fldChar w:fldCharType="end"/>
      </w:r>
      <w:r>
        <w:t>) aggregate, labour-category-based, time-phased plans for the use of human resources in the performance of any resultant Contract, which:</w:t>
      </w:r>
      <w:bookmarkEnd w:id="31"/>
      <w:bookmarkEnd w:id="32"/>
    </w:p>
    <w:p w14:paraId="4504FB64" w14:textId="40CE0D46" w:rsidR="00F923B8" w:rsidRDefault="00F923B8" w:rsidP="00F923B8">
      <w:pPr>
        <w:pStyle w:val="ATTANNLV3-ASDEFCON"/>
      </w:pPr>
      <w:r>
        <w:t>identifies the staffing requirements on a month-by-month basis, consistent with the draft CMS provided in response to TDR E-4;</w:t>
      </w:r>
    </w:p>
    <w:p w14:paraId="6B2CF4D5" w14:textId="77777777" w:rsidR="00F923B8" w:rsidRDefault="00F923B8" w:rsidP="00F923B8">
      <w:pPr>
        <w:pStyle w:val="ATTANNLV3-ASDEFCON"/>
      </w:pPr>
      <w:r>
        <w:t>breaks down the staff requirements into labour categories; and</w:t>
      </w:r>
    </w:p>
    <w:p w14:paraId="36B9707D" w14:textId="77777777" w:rsidR="00F923B8" w:rsidRDefault="00F923B8" w:rsidP="00F923B8">
      <w:pPr>
        <w:pStyle w:val="ATTANNLV3-ASDEFCON"/>
      </w:pPr>
      <w:r>
        <w:t>identifies the Australian and New Zealand workforce.</w:t>
      </w:r>
    </w:p>
    <w:p w14:paraId="031D2E7A" w14:textId="531BFBBD" w:rsidR="00F923B8" w:rsidRDefault="00F923B8" w:rsidP="00F923B8">
      <w:pPr>
        <w:pStyle w:val="ATTANNLV2-ASDEFCON"/>
      </w:pPr>
      <w:bookmarkStart w:id="33" w:name="_Ref448839390"/>
      <w:r>
        <w:t xml:space="preserve">Tenderers are to separately provide the information required by clause </w:t>
      </w:r>
      <w:r>
        <w:fldChar w:fldCharType="begin"/>
      </w:r>
      <w:r>
        <w:instrText xml:space="preserve"> REF _Ref451260651 \r \h </w:instrText>
      </w:r>
      <w:r>
        <w:fldChar w:fldCharType="separate"/>
      </w:r>
      <w:r>
        <w:t>5.1</w:t>
      </w:r>
      <w:r>
        <w:fldChar w:fldCharType="end"/>
      </w:r>
      <w:r>
        <w:t xml:space="preserve"> for any proposed Approved Subcontractors that would undertake significant development and production work.</w:t>
      </w:r>
      <w:bookmarkEnd w:id="33"/>
    </w:p>
    <w:p w14:paraId="118CA13D" w14:textId="41E34A20" w:rsidR="00F923B8" w:rsidRDefault="003B7CFD" w:rsidP="00F923B8">
      <w:pPr>
        <w:pStyle w:val="ATTANNLV1-ASDEFCON"/>
      </w:pPr>
      <w:bookmarkStart w:id="34" w:name="_Ref467242032"/>
      <w:bookmarkStart w:id="35" w:name="_Ref475081839"/>
      <w:r>
        <w:rPr>
          <w:caps w:val="0"/>
        </w:rPr>
        <w:t>RISK ASSESSMENT AND RISK REGISTER</w:t>
      </w:r>
      <w:bookmarkEnd w:id="34"/>
      <w:r w:rsidRPr="00B53417">
        <w:rPr>
          <w:caps w:val="0"/>
        </w:rPr>
        <w:t xml:space="preserve"> (CORE)</w:t>
      </w:r>
      <w:bookmarkEnd w:id="35"/>
    </w:p>
    <w:p w14:paraId="5B126D5D" w14:textId="7BE9C36A" w:rsidR="00F923B8" w:rsidRDefault="00F923B8" w:rsidP="00F923B8">
      <w:pPr>
        <w:pStyle w:val="NoteToTenderers-ASDEFCON"/>
      </w:pPr>
      <w:r>
        <w:t>Note to tenderers:  Assessed risks, and the budget to address the residual risk exposure, should correlate to the pricing of risk (ie, Management Reserve) in response to TDR D-2.</w:t>
      </w:r>
    </w:p>
    <w:p w14:paraId="6CFA6F36" w14:textId="6C01C5AB" w:rsidR="00F923B8" w:rsidRDefault="00F923B8" w:rsidP="00F923B8">
      <w:pPr>
        <w:pStyle w:val="ATTANNLV2-ASDEFCON"/>
      </w:pPr>
      <w:r>
        <w:t>Tenderers are to provide a risk register prepared in accordance with DID-PM-MGT-PMP, which demonstrates the tenderer’s assessment of the risks associated with the performance of any resultant Contract.</w:t>
      </w:r>
    </w:p>
    <w:p w14:paraId="5E895012" w14:textId="51FAA315" w:rsidR="00F923B8" w:rsidRDefault="00F923B8" w:rsidP="00F923B8">
      <w:pPr>
        <w:pStyle w:val="ATTANNLV1-ASDEFCON"/>
      </w:pPr>
      <w:r w:rsidRPr="00B53417">
        <w:rPr>
          <w:caps w:val="0"/>
        </w:rPr>
        <w:t xml:space="preserve">DEFENCE INDUSTRY SECURITY PROGRAM, PHYSICAL </w:t>
      </w:r>
      <w:r w:rsidR="00F461AC">
        <w:rPr>
          <w:caps w:val="0"/>
        </w:rPr>
        <w:t xml:space="preserve">SECURITY, </w:t>
      </w:r>
      <w:r w:rsidRPr="00B53417">
        <w:rPr>
          <w:caps w:val="0"/>
        </w:rPr>
        <w:t xml:space="preserve">AND INFORMATION </w:t>
      </w:r>
      <w:r w:rsidR="00F13E55">
        <w:rPr>
          <w:caps w:val="0"/>
        </w:rPr>
        <w:t>AND</w:t>
      </w:r>
      <w:r w:rsidRPr="00B53417">
        <w:rPr>
          <w:caps w:val="0"/>
        </w:rPr>
        <w:t xml:space="preserve"> CYBER SECURITY REQUIREMENTS (CORE)</w:t>
      </w:r>
    </w:p>
    <w:p w14:paraId="54D19A47" w14:textId="77777777" w:rsidR="00F923B8" w:rsidRDefault="00F923B8" w:rsidP="00F923B8">
      <w:pPr>
        <w:pStyle w:val="ATTANNReferencetoCOC"/>
      </w:pPr>
      <w:r>
        <w:t xml:space="preserve">Draft COC reference: clause </w:t>
      </w:r>
      <w:r w:rsidRPr="00EF22B0">
        <w:t>11.10</w:t>
      </w:r>
    </w:p>
    <w:p w14:paraId="08188A89" w14:textId="4BD30017" w:rsidR="00F923B8" w:rsidRDefault="00F923B8" w:rsidP="00F923B8">
      <w:pPr>
        <w:pStyle w:val="NoteToDrafters-ASDEFCON"/>
      </w:pPr>
      <w:r>
        <w:t xml:space="preserve">Note to drafters: </w:t>
      </w:r>
      <w:r w:rsidRPr="00621828">
        <w:t xml:space="preserve"> Include this clause if </w:t>
      </w:r>
      <w:r>
        <w:t>DISP membership at Level 1 or above</w:t>
      </w:r>
      <w:r w:rsidRPr="009019AC">
        <w:t xml:space="preserve"> </w:t>
      </w:r>
      <w:r>
        <w:t>applies</w:t>
      </w:r>
      <w:r w:rsidRPr="00621828">
        <w:t>.</w:t>
      </w:r>
      <w:r>
        <w:t xml:space="preserve">  If the RFT is to include classified information, drafters should consult their Project Security Officer.</w:t>
      </w:r>
    </w:p>
    <w:p w14:paraId="30875D19" w14:textId="174F33EC" w:rsidR="00F923B8" w:rsidRDefault="00F923B8" w:rsidP="00F923B8">
      <w:pPr>
        <w:pStyle w:val="NoteToTenderers-ASDEFCON"/>
        <w:keepNext w:val="0"/>
      </w:pPr>
      <w:r>
        <w:t>Note to tenderers:  Refer to the Details Schedule in the draft COC regarding the DISP membership level for Physical Security</w:t>
      </w:r>
      <w:r w:rsidR="00F461AC">
        <w:t>,</w:t>
      </w:r>
      <w:r>
        <w:t xml:space="preserve"> and Information </w:t>
      </w:r>
      <w:r w:rsidR="00F13E55">
        <w:t>and</w:t>
      </w:r>
      <w:r>
        <w:t xml:space="preserve"> Cyber Security elements, and Communications Security (COMSEC) material transmission requirements, as required, for any resultant Contract.</w:t>
      </w:r>
    </w:p>
    <w:p w14:paraId="540B4BD1" w14:textId="77777777" w:rsidR="00F923B8" w:rsidRPr="00062CBC" w:rsidRDefault="00F923B8" w:rsidP="00F923B8">
      <w:pPr>
        <w:pStyle w:val="NoteToTenderers-ASDEFCON"/>
        <w:keepNext w:val="0"/>
      </w:pPr>
      <w:r w:rsidRPr="00FB0062">
        <w:t>For further information</w:t>
      </w:r>
      <w:r>
        <w:t xml:space="preserve"> and access to the Defence Security Principles Framework (DSPF), refer to the Security Classification and Categorisation Guide attached to the draft Contract, or contact the Contact Officer specified in the Details Schedule.</w:t>
      </w:r>
    </w:p>
    <w:p w14:paraId="5068728F" w14:textId="5487AFA9" w:rsidR="00F923B8" w:rsidRDefault="00F923B8" w:rsidP="00F923B8">
      <w:pPr>
        <w:pStyle w:val="ATTANNLV2-ASDEFCON"/>
      </w:pPr>
      <w:r>
        <w:t>Tenderers are to provide the following details for all premises proposed to be used for the storage of classified documents, classified assets, or the housing of ICT systems for the processing of data,</w:t>
      </w:r>
      <w:r w:rsidRPr="009A6C10">
        <w:t xml:space="preserve"> </w:t>
      </w:r>
      <w:r>
        <w:t>up to and including the Physical Security</w:t>
      </w:r>
      <w:r w:rsidR="00F461AC">
        <w:t>,</w:t>
      </w:r>
      <w:r>
        <w:t xml:space="preserve"> and Information </w:t>
      </w:r>
      <w:r w:rsidR="00F13E55">
        <w:t>and</w:t>
      </w:r>
      <w:r>
        <w:t xml:space="preserve"> Cyber Security</w:t>
      </w:r>
      <w:r w:rsidR="00F461AC">
        <w:t>,</w:t>
      </w:r>
      <w:r>
        <w:t xml:space="preserve"> Defence Industry Security Program (DISP) membership </w:t>
      </w:r>
      <w:r w:rsidRPr="00616E66">
        <w:t>level</w:t>
      </w:r>
      <w:r>
        <w:t>s</w:t>
      </w:r>
      <w:r w:rsidRPr="00616E66">
        <w:t xml:space="preserve"> identified in the Details Schedule of the draft COC</w:t>
      </w:r>
      <w:r>
        <w:t>:</w:t>
      </w:r>
    </w:p>
    <w:p w14:paraId="51FFA56D" w14:textId="77777777" w:rsidR="00F923B8" w:rsidRDefault="00F923B8" w:rsidP="00F923B8">
      <w:pPr>
        <w:pStyle w:val="ATTANNLV3-ASDEFCON"/>
      </w:pPr>
      <w:r>
        <w:t>physical address of facility;</w:t>
      </w:r>
    </w:p>
    <w:p w14:paraId="577A1964" w14:textId="77777777" w:rsidR="00F923B8" w:rsidRDefault="00F923B8" w:rsidP="00F923B8">
      <w:pPr>
        <w:pStyle w:val="ATTANNLV3-ASDEFCON"/>
      </w:pPr>
      <w:r>
        <w:t>facility accreditation(s) held (type and level), when granted and by whom; and</w:t>
      </w:r>
    </w:p>
    <w:p w14:paraId="022D0685" w14:textId="77777777" w:rsidR="00F923B8" w:rsidRDefault="00F923B8" w:rsidP="00F923B8">
      <w:pPr>
        <w:pStyle w:val="ATTANNLV3-ASDEFCON"/>
      </w:pPr>
      <w:r>
        <w:t>ICT system accreditation(s) held (type and level), when granted and by whom.</w:t>
      </w:r>
    </w:p>
    <w:p w14:paraId="145FD318" w14:textId="77777777" w:rsidR="00F923B8" w:rsidRDefault="00F923B8" w:rsidP="00F923B8">
      <w:pPr>
        <w:pStyle w:val="ATTANNLV2-ASDEFCON"/>
      </w:pPr>
      <w:r>
        <w:t>If appropriate DISP membership levels are not held, tenderers are to indicate their willingness to undergo the process to obtain the requisite DISP membership, or if unable to obtain DISP membership because it is not an Australian company, the tenderer is to advise:</w:t>
      </w:r>
    </w:p>
    <w:p w14:paraId="3B31EABB" w14:textId="77777777" w:rsidR="00F923B8" w:rsidRDefault="00F923B8" w:rsidP="00F923B8">
      <w:pPr>
        <w:pStyle w:val="ATTANNLV3-ASDEFCON"/>
      </w:pPr>
      <w:r>
        <w:t xml:space="preserve">the applicable </w:t>
      </w:r>
      <w:r w:rsidRPr="00270337">
        <w:t>Security of Information Agreement or Arrangement (SIA)</w:t>
      </w:r>
      <w:r>
        <w:t>; and</w:t>
      </w:r>
    </w:p>
    <w:p w14:paraId="0506DC75" w14:textId="77777777" w:rsidR="00F923B8" w:rsidRDefault="00F923B8" w:rsidP="00F923B8">
      <w:pPr>
        <w:pStyle w:val="ATTANNLV3-ASDEFCON"/>
      </w:pPr>
      <w:r>
        <w:t>how they would meet requirements equivalent to the DISP membership requirements of the draft Contract and any risks associated with contract execution or management.</w:t>
      </w:r>
    </w:p>
    <w:p w14:paraId="734423C8" w14:textId="3CEFCFE5" w:rsidR="00F923B8" w:rsidRDefault="00F923B8" w:rsidP="00F923B8">
      <w:pPr>
        <w:pStyle w:val="ATTANNLV2-ASDEFCON"/>
      </w:pPr>
      <w:r>
        <w:lastRenderedPageBreak/>
        <w:t>Tenderers are to provide the above information in relation to all Subcontractors who will require access to security classified information.</w:t>
      </w:r>
    </w:p>
    <w:p w14:paraId="181DA11A" w14:textId="77777777" w:rsidR="00F923B8" w:rsidRDefault="00F923B8" w:rsidP="00F923B8">
      <w:pPr>
        <w:pStyle w:val="ATTANNLV2-ASDEFCON"/>
        <w:sectPr w:rsidR="00F923B8" w:rsidSect="00C569DE">
          <w:headerReference w:type="default" r:id="rId8"/>
          <w:footerReference w:type="default" r:id="rId9"/>
          <w:headerReference w:type="first" r:id="rId10"/>
          <w:footerReference w:type="first" r:id="rId11"/>
          <w:pgSz w:w="11907" w:h="16840" w:code="9"/>
          <w:pgMar w:top="1304" w:right="1418" w:bottom="907" w:left="1418" w:header="567" w:footer="567" w:gutter="0"/>
          <w:cols w:space="720"/>
          <w:noEndnote/>
          <w:docGrid w:linePitch="272"/>
        </w:sectPr>
      </w:pPr>
    </w:p>
    <w:p w14:paraId="43BA1639" w14:textId="77777777" w:rsidR="00F923B8" w:rsidRDefault="00F923B8" w:rsidP="00F923B8">
      <w:pPr>
        <w:pStyle w:val="ATTANNLV1-ASDEFCON"/>
      </w:pPr>
      <w:r w:rsidRPr="00B53417">
        <w:rPr>
          <w:caps w:val="0"/>
        </w:rPr>
        <w:lastRenderedPageBreak/>
        <w:t>GOVERNMENT FURNISHED MATERIAL (CORE)</w:t>
      </w:r>
    </w:p>
    <w:p w14:paraId="54F34FE3" w14:textId="21969F56" w:rsidR="00F923B8" w:rsidRDefault="00F923B8" w:rsidP="00F923B8">
      <w:pPr>
        <w:pStyle w:val="ATTANNReferencetoCOC"/>
      </w:pPr>
      <w:r>
        <w:t>Draft COC references: clauses 3.</w:t>
      </w:r>
      <w:r w:rsidR="00745C9E">
        <w:t>8</w:t>
      </w:r>
      <w:r>
        <w:t>, 5.1 and 5.6, and Attachment E</w:t>
      </w:r>
    </w:p>
    <w:p w14:paraId="154CA6BC" w14:textId="77777777" w:rsidR="00F923B8" w:rsidRDefault="00F923B8" w:rsidP="00F923B8">
      <w:pPr>
        <w:pStyle w:val="ATTANNReferencetoCOC"/>
      </w:pPr>
      <w:r w:rsidRPr="00F93963">
        <w:t>Draft SOW referenc</w:t>
      </w:r>
      <w:r>
        <w:t>e: clause 3</w:t>
      </w:r>
      <w:r w:rsidRPr="00F93963">
        <w:t>.</w:t>
      </w:r>
      <w:r>
        <w:t>13</w:t>
      </w:r>
    </w:p>
    <w:p w14:paraId="38A54A05" w14:textId="1F5BC7AC" w:rsidR="00F923B8" w:rsidRDefault="00F923B8" w:rsidP="00F923B8">
      <w:pPr>
        <w:pStyle w:val="NoteToDrafters-ASDEFCON"/>
      </w:pPr>
      <w:r>
        <w:t>Note to drafters:  Develop Attachment E to the draft C</w:t>
      </w:r>
      <w:r w:rsidR="00AE2C04">
        <w:t>ontract</w:t>
      </w:r>
      <w:r>
        <w:t xml:space="preserve"> to list GFM and enable tenderers to transfer GFM into the tender response format (shown below).</w:t>
      </w:r>
    </w:p>
    <w:p w14:paraId="381585D9" w14:textId="75F3E899" w:rsidR="00F923B8" w:rsidRDefault="00F923B8" w:rsidP="00F923B8">
      <w:pPr>
        <w:pStyle w:val="NoteToTenderers-ASDEFCON"/>
        <w:keepNext w:val="0"/>
      </w:pPr>
      <w:r w:rsidRPr="006C3DF8">
        <w:t xml:space="preserve">Note to tenderers:  </w:t>
      </w:r>
      <w:r>
        <w:t>Government Furnished Material (</w:t>
      </w:r>
      <w:r w:rsidRPr="004E29D1">
        <w:t>GFM</w:t>
      </w:r>
      <w:r>
        <w:t>),</w:t>
      </w:r>
      <w:r w:rsidRPr="004E29D1">
        <w:t xml:space="preserve"> </w:t>
      </w:r>
      <w:r w:rsidRPr="006C3DF8">
        <w:t xml:space="preserve">mandated or proposed </w:t>
      </w:r>
      <w:r>
        <w:t xml:space="preserve">by the Commonwealth </w:t>
      </w:r>
      <w:r w:rsidRPr="006C3DF8">
        <w:t>(if any)</w:t>
      </w:r>
      <w:r>
        <w:t>,</w:t>
      </w:r>
      <w:r w:rsidRPr="006C3DF8">
        <w:t xml:space="preserve"> is detailed in Attachment E to the draft </w:t>
      </w:r>
      <w:r>
        <w:t>C</w:t>
      </w:r>
      <w:r w:rsidR="00AE2C04">
        <w:t>ontract</w:t>
      </w:r>
      <w:r w:rsidRPr="006C3DF8">
        <w:t>.</w:t>
      </w:r>
      <w:r>
        <w:t xml:space="preserve">  </w:t>
      </w:r>
      <w:r w:rsidRPr="006C3DF8">
        <w:t>Additional GFM</w:t>
      </w:r>
      <w:r>
        <w:t xml:space="preserve"> </w:t>
      </w:r>
      <w:r w:rsidRPr="006C3DF8">
        <w:t>may be proposed by tenderers</w:t>
      </w:r>
      <w:r>
        <w:t xml:space="preserve"> for any resultant Contract.</w:t>
      </w:r>
      <w:r w:rsidRPr="0034394C">
        <w:t xml:space="preserve"> </w:t>
      </w:r>
      <w:r>
        <w:t xml:space="preserve"> Refer to TDR D for any additional costs (specific prices), to be added to the tendered price, if optional (non-mandated) GFM is not be made available.</w:t>
      </w:r>
    </w:p>
    <w:p w14:paraId="2CBC9C1E" w14:textId="7A4F6864" w:rsidR="00F923B8" w:rsidRPr="000C2826" w:rsidRDefault="00F923B8" w:rsidP="00F923B8">
      <w:pPr>
        <w:pStyle w:val="ATTANNLV2-ASDEFCON"/>
      </w:pPr>
      <w:r w:rsidRPr="000C2826">
        <w:t xml:space="preserve">Tenderers </w:t>
      </w:r>
      <w:r>
        <w:t>are to</w:t>
      </w:r>
      <w:r w:rsidRPr="000C2826">
        <w:t xml:space="preserve"> provide the requested detail in accordance with the GFM Tender Response Format at </w:t>
      </w:r>
      <w:r>
        <w:fldChar w:fldCharType="begin"/>
      </w:r>
      <w:r>
        <w:instrText xml:space="preserve"> REF _Ref449591413 \h </w:instrText>
      </w:r>
      <w:r>
        <w:fldChar w:fldCharType="separate"/>
      </w:r>
      <w:r>
        <w:t>Table A-E-</w:t>
      </w:r>
      <w:r>
        <w:rPr>
          <w:noProof/>
        </w:rPr>
        <w:t>1</w:t>
      </w:r>
      <w:r>
        <w:fldChar w:fldCharType="end"/>
      </w:r>
      <w:r>
        <w:t xml:space="preserve"> below</w:t>
      </w:r>
      <w:r w:rsidRPr="000C2826">
        <w:t>.</w:t>
      </w:r>
      <w:r>
        <w:t xml:space="preserve">  Details for the required GFM may be transferred from Attachment E to the draft Contract</w:t>
      </w:r>
      <w:r w:rsidRPr="00A30663">
        <w:t xml:space="preserve"> </w:t>
      </w:r>
      <w:r>
        <w:t>into the tenderer’s response.</w:t>
      </w:r>
    </w:p>
    <w:p w14:paraId="5ABDECE9" w14:textId="585C5180" w:rsidR="00F923B8" w:rsidRDefault="00F923B8" w:rsidP="00F923B8">
      <w:pPr>
        <w:pStyle w:val="ATTANNLV2-ASDEFCON"/>
      </w:pPr>
      <w:r>
        <w:t xml:space="preserve">If tenderers propose changes to the quantities, dates, locations or time periods proposed in Attachment E to the draft Contract, these changes should be clearly identified in their response (ie, columns (c) to (f) of </w:t>
      </w:r>
      <w:r>
        <w:fldChar w:fldCharType="begin"/>
      </w:r>
      <w:r>
        <w:instrText xml:space="preserve"> REF _Ref449591413 \h </w:instrText>
      </w:r>
      <w:r>
        <w:fldChar w:fldCharType="separate"/>
      </w:r>
      <w:r>
        <w:t>Table A-E-</w:t>
      </w:r>
      <w:r>
        <w:rPr>
          <w:noProof/>
        </w:rPr>
        <w:t>1</w:t>
      </w:r>
      <w:r>
        <w:fldChar w:fldCharType="end"/>
      </w:r>
      <w:r>
        <w:t>).</w:t>
      </w:r>
    </w:p>
    <w:p w14:paraId="43368175" w14:textId="128FAD2A" w:rsidR="00F923B8" w:rsidRDefault="00F923B8" w:rsidP="00F923B8">
      <w:pPr>
        <w:pStyle w:val="ATTANNLV2-ASDEFCON"/>
      </w:pPr>
      <w:r>
        <w:t xml:space="preserve">Tenderers are to specify in column (h) of </w:t>
      </w:r>
      <w:r>
        <w:fldChar w:fldCharType="begin"/>
      </w:r>
      <w:r>
        <w:instrText xml:space="preserve"> REF _Ref449591413 \h </w:instrText>
      </w:r>
      <w:r>
        <w:fldChar w:fldCharType="separate"/>
      </w:r>
      <w:r>
        <w:t>Table A-E-</w:t>
      </w:r>
      <w:r>
        <w:rPr>
          <w:noProof/>
        </w:rPr>
        <w:t>1</w:t>
      </w:r>
      <w:r>
        <w:fldChar w:fldCharType="end"/>
      </w:r>
      <w:r>
        <w:t xml:space="preserve"> whether, in accordance with clause 5.1.4 of the draft COC, the tenderer (or a nominee) or a proposed Subcontractor:</w:t>
      </w:r>
    </w:p>
    <w:p w14:paraId="1D11450A" w14:textId="7D27A4EF" w:rsidR="00F923B8" w:rsidRDefault="00F923B8" w:rsidP="00F923B8">
      <w:pPr>
        <w:pStyle w:val="ATTANNLV3-ASDEFCON"/>
      </w:pPr>
      <w:r>
        <w:t>owns all of the IP in the proposed GFM (eg, if a proposed Subcontractor is an OEM: ‘Y – IP owned by [name of Subcontractor]’); or</w:t>
      </w:r>
    </w:p>
    <w:p w14:paraId="3A925AD0" w14:textId="17DCC769" w:rsidR="00F923B8" w:rsidRDefault="00F923B8" w:rsidP="00F923B8">
      <w:pPr>
        <w:pStyle w:val="ATTANNLV3-ASDEFCON"/>
      </w:pPr>
      <w:r>
        <w:t>proposes to own the IP</w:t>
      </w:r>
      <w:r w:rsidRPr="005C1E5E">
        <w:t xml:space="preserve"> </w:t>
      </w:r>
      <w:r w:rsidRPr="00383B18">
        <w:rPr>
          <w:szCs w:val="20"/>
        </w:rPr>
        <w:t xml:space="preserve">created in </w:t>
      </w:r>
      <w:r>
        <w:rPr>
          <w:szCs w:val="20"/>
        </w:rPr>
        <w:t>respect of</w:t>
      </w:r>
      <w:r w:rsidRPr="00383B18">
        <w:rPr>
          <w:szCs w:val="20"/>
        </w:rPr>
        <w:t xml:space="preserve"> the</w:t>
      </w:r>
      <w:r w:rsidRPr="006C3DF8">
        <w:t xml:space="preserve"> </w:t>
      </w:r>
      <w:r>
        <w:t>GFM</w:t>
      </w:r>
      <w:r w:rsidRPr="001F7386">
        <w:rPr>
          <w:szCs w:val="20"/>
        </w:rPr>
        <w:t xml:space="preserve"> </w:t>
      </w:r>
      <w:r>
        <w:rPr>
          <w:szCs w:val="20"/>
        </w:rPr>
        <w:t>under any resultant Contract</w:t>
      </w:r>
      <w:r>
        <w:t>, and the reason for ownership (eg, ‘Y – [reason for ownership]’).</w:t>
      </w:r>
    </w:p>
    <w:p w14:paraId="1BB2B0A9" w14:textId="0587C48D" w:rsidR="00F923B8" w:rsidRDefault="00F923B8" w:rsidP="00F923B8">
      <w:pPr>
        <w:pStyle w:val="Caption"/>
        <w:keepNext/>
      </w:pPr>
      <w:bookmarkStart w:id="36" w:name="_Ref449591413"/>
      <w:r>
        <w:t xml:space="preserve">Table </w:t>
      </w:r>
      <w:r w:rsidR="00F07D55">
        <w:t>A-</w:t>
      </w:r>
      <w:r>
        <w:t>E-</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6"/>
      <w:r>
        <w:t xml:space="preserve">: </w:t>
      </w:r>
      <w:bookmarkStart w:id="37" w:name="_Ref508975112"/>
      <w:r w:rsidRPr="00034083">
        <w:t>GFM Tender Response Format</w:t>
      </w:r>
      <w:bookmarkEnd w:id="37"/>
    </w:p>
    <w:tbl>
      <w:tblPr>
        <w:tblStyle w:val="TableGrid"/>
        <w:tblW w:w="14691" w:type="dxa"/>
        <w:tblLayout w:type="fixed"/>
        <w:tblLook w:val="0000" w:firstRow="0" w:lastRow="0" w:firstColumn="0" w:lastColumn="0" w:noHBand="0" w:noVBand="0"/>
      </w:tblPr>
      <w:tblGrid>
        <w:gridCol w:w="1173"/>
        <w:gridCol w:w="999"/>
        <w:gridCol w:w="1053"/>
        <w:gridCol w:w="1131"/>
        <w:gridCol w:w="1130"/>
        <w:gridCol w:w="1131"/>
        <w:gridCol w:w="1619"/>
        <w:gridCol w:w="1740"/>
        <w:gridCol w:w="1253"/>
        <w:gridCol w:w="3462"/>
      </w:tblGrid>
      <w:tr w:rsidR="00F923B8" w14:paraId="022E73B0" w14:textId="77777777" w:rsidTr="00C569DE">
        <w:trPr>
          <w:trHeight w:val="483"/>
          <w:tblHeader/>
        </w:trPr>
        <w:tc>
          <w:tcPr>
            <w:tcW w:w="1173" w:type="dxa"/>
            <w:shd w:val="clear" w:color="auto" w:fill="D9D9D9" w:themeFill="background1" w:themeFillShade="D9"/>
          </w:tcPr>
          <w:p w14:paraId="313007BB" w14:textId="77777777" w:rsidR="00F923B8" w:rsidRPr="004E29D1" w:rsidRDefault="00F923B8" w:rsidP="00C569DE">
            <w:pPr>
              <w:pStyle w:val="Table8ptHeading-ASDEFCON"/>
            </w:pPr>
            <w:r w:rsidRPr="004E29D1">
              <w:t xml:space="preserve">Item Description </w:t>
            </w:r>
          </w:p>
        </w:tc>
        <w:tc>
          <w:tcPr>
            <w:tcW w:w="999" w:type="dxa"/>
            <w:shd w:val="clear" w:color="auto" w:fill="D9D9D9" w:themeFill="background1" w:themeFillShade="D9"/>
          </w:tcPr>
          <w:p w14:paraId="1AA55D96" w14:textId="77777777" w:rsidR="00F923B8" w:rsidRPr="004E29D1" w:rsidRDefault="00F923B8" w:rsidP="00C569DE">
            <w:pPr>
              <w:pStyle w:val="Table8ptHeading-ASDEFCON"/>
            </w:pPr>
            <w:r>
              <w:t>Reference</w:t>
            </w:r>
            <w:r>
              <w:br/>
              <w:t>/ Part Number</w:t>
            </w:r>
          </w:p>
        </w:tc>
        <w:tc>
          <w:tcPr>
            <w:tcW w:w="1053" w:type="dxa"/>
            <w:shd w:val="clear" w:color="auto" w:fill="D9D9D9" w:themeFill="background1" w:themeFillShade="D9"/>
          </w:tcPr>
          <w:p w14:paraId="5504165D" w14:textId="77777777" w:rsidR="00F923B8" w:rsidRPr="004E29D1" w:rsidRDefault="00F923B8" w:rsidP="00C569DE">
            <w:pPr>
              <w:pStyle w:val="Table8ptHeading-ASDEFCON"/>
            </w:pPr>
            <w:r w:rsidRPr="004E29D1">
              <w:t xml:space="preserve">Quantity </w:t>
            </w:r>
          </w:p>
        </w:tc>
        <w:tc>
          <w:tcPr>
            <w:tcW w:w="1131" w:type="dxa"/>
            <w:shd w:val="clear" w:color="auto" w:fill="D9D9D9" w:themeFill="background1" w:themeFillShade="D9"/>
          </w:tcPr>
          <w:p w14:paraId="18DAC395" w14:textId="77777777" w:rsidR="00F923B8" w:rsidRPr="004E29D1" w:rsidRDefault="00F923B8" w:rsidP="00C569DE">
            <w:pPr>
              <w:pStyle w:val="Table8ptHeading-ASDEFCON"/>
            </w:pPr>
            <w:r>
              <w:t xml:space="preserve">Delivery </w:t>
            </w:r>
            <w:r w:rsidRPr="004E29D1">
              <w:t xml:space="preserve">Date and </w:t>
            </w:r>
            <w:r>
              <w:t>Location</w:t>
            </w:r>
            <w:r w:rsidRPr="004E29D1">
              <w:t xml:space="preserve"> </w:t>
            </w:r>
          </w:p>
        </w:tc>
        <w:tc>
          <w:tcPr>
            <w:tcW w:w="1130" w:type="dxa"/>
            <w:shd w:val="clear" w:color="auto" w:fill="D9D9D9" w:themeFill="background1" w:themeFillShade="D9"/>
          </w:tcPr>
          <w:p w14:paraId="1B8DDDC8" w14:textId="77777777" w:rsidR="00F923B8" w:rsidRPr="004E29D1" w:rsidRDefault="00F923B8" w:rsidP="00C569DE">
            <w:pPr>
              <w:pStyle w:val="Table8ptHeading-ASDEFCON"/>
            </w:pPr>
            <w:r w:rsidRPr="004E29D1">
              <w:t xml:space="preserve">Return </w:t>
            </w:r>
            <w:r>
              <w:t>Date</w:t>
            </w:r>
            <w:r w:rsidRPr="004E29D1">
              <w:t xml:space="preserve"> and Location</w:t>
            </w:r>
          </w:p>
        </w:tc>
        <w:tc>
          <w:tcPr>
            <w:tcW w:w="1131" w:type="dxa"/>
            <w:shd w:val="clear" w:color="auto" w:fill="D9D9D9" w:themeFill="background1" w:themeFillShade="D9"/>
          </w:tcPr>
          <w:p w14:paraId="2C821368" w14:textId="77777777" w:rsidR="00F923B8" w:rsidRPr="004E29D1" w:rsidRDefault="00F923B8" w:rsidP="00C569DE">
            <w:pPr>
              <w:pStyle w:val="Table8ptHeading-ASDEFCON"/>
            </w:pPr>
            <w:r w:rsidRPr="00042DE2">
              <w:t>Time Period for Inspection</w:t>
            </w:r>
          </w:p>
        </w:tc>
        <w:tc>
          <w:tcPr>
            <w:tcW w:w="1619" w:type="dxa"/>
            <w:shd w:val="clear" w:color="auto" w:fill="D9D9D9" w:themeFill="background1" w:themeFillShade="D9"/>
          </w:tcPr>
          <w:p w14:paraId="152F36C7" w14:textId="64B4C4E9" w:rsidR="00F923B8" w:rsidRPr="004E29D1" w:rsidRDefault="00F923B8" w:rsidP="00C569DE">
            <w:pPr>
              <w:pStyle w:val="Table8ptHeading-ASDEFCON"/>
            </w:pPr>
            <w:r w:rsidRPr="008C26D8">
              <w:t>TD</w:t>
            </w:r>
            <w:r>
              <w:t xml:space="preserve"> and Software Restrictions</w:t>
            </w:r>
            <w:r>
              <w:br/>
              <w:t>(if applicable)</w:t>
            </w:r>
          </w:p>
        </w:tc>
        <w:tc>
          <w:tcPr>
            <w:tcW w:w="1740" w:type="dxa"/>
            <w:shd w:val="clear" w:color="auto" w:fill="D9D9D9" w:themeFill="background1" w:themeFillShade="D9"/>
          </w:tcPr>
          <w:p w14:paraId="4F553A65" w14:textId="624F69DC" w:rsidR="00F923B8" w:rsidRPr="004E29D1" w:rsidRDefault="00F923B8" w:rsidP="00C569DE">
            <w:pPr>
              <w:pStyle w:val="Table8ptHeading-ASDEFCON"/>
            </w:pPr>
            <w:r>
              <w:t>Tenderer owns or is to own new IP in GFM (Y/N) and reason if ‘Y’</w:t>
            </w:r>
          </w:p>
        </w:tc>
        <w:tc>
          <w:tcPr>
            <w:tcW w:w="1253" w:type="dxa"/>
            <w:shd w:val="clear" w:color="auto" w:fill="D9D9D9" w:themeFill="background1" w:themeFillShade="D9"/>
          </w:tcPr>
          <w:p w14:paraId="13AE272F" w14:textId="72EC409F" w:rsidR="00F923B8" w:rsidRPr="004E29D1" w:rsidDel="00404B5F" w:rsidRDefault="00F923B8" w:rsidP="00C569DE">
            <w:pPr>
              <w:pStyle w:val="Table8ptHeading-ASDEFCON"/>
            </w:pPr>
            <w:r>
              <w:t>Export Restrictions</w:t>
            </w:r>
            <w:r>
              <w:br/>
              <w:t>(if applicable)</w:t>
            </w:r>
          </w:p>
        </w:tc>
        <w:tc>
          <w:tcPr>
            <w:tcW w:w="3462" w:type="dxa"/>
            <w:shd w:val="clear" w:color="auto" w:fill="D9D9D9" w:themeFill="background1" w:themeFillShade="D9"/>
          </w:tcPr>
          <w:p w14:paraId="1B21FE88" w14:textId="77777777" w:rsidR="00F923B8" w:rsidRPr="004E29D1" w:rsidRDefault="00F923B8" w:rsidP="00C569DE">
            <w:pPr>
              <w:pStyle w:val="Table8ptHeading-ASDEFCON"/>
            </w:pPr>
            <w:r>
              <w:t xml:space="preserve">Comments </w:t>
            </w:r>
            <w:r w:rsidRPr="004E29D1">
              <w:t xml:space="preserve">/ Intended Purpose </w:t>
            </w:r>
          </w:p>
        </w:tc>
      </w:tr>
      <w:tr w:rsidR="00F923B8" w14:paraId="5A78A56D" w14:textId="77777777" w:rsidTr="00C569DE">
        <w:trPr>
          <w:trHeight w:val="293"/>
          <w:tblHeader/>
        </w:trPr>
        <w:tc>
          <w:tcPr>
            <w:tcW w:w="1173" w:type="dxa"/>
            <w:shd w:val="clear" w:color="auto" w:fill="D9D9D9" w:themeFill="background1" w:themeFillShade="D9"/>
          </w:tcPr>
          <w:p w14:paraId="4B18D6F7" w14:textId="31F29419" w:rsidR="00F923B8" w:rsidRPr="004E29D1" w:rsidRDefault="00745C9E" w:rsidP="00C569DE">
            <w:pPr>
              <w:pStyle w:val="Table8ptHeading-ASDEFCON"/>
            </w:pPr>
            <w:r>
              <w:t>(</w:t>
            </w:r>
            <w:r w:rsidR="00F923B8">
              <w:t>a</w:t>
            </w:r>
            <w:r>
              <w:t>)</w:t>
            </w:r>
          </w:p>
        </w:tc>
        <w:tc>
          <w:tcPr>
            <w:tcW w:w="999" w:type="dxa"/>
            <w:shd w:val="clear" w:color="auto" w:fill="D9D9D9" w:themeFill="background1" w:themeFillShade="D9"/>
          </w:tcPr>
          <w:p w14:paraId="12FBAC22" w14:textId="1650387B" w:rsidR="00F923B8" w:rsidRDefault="00745C9E" w:rsidP="00C569DE">
            <w:pPr>
              <w:pStyle w:val="Table8ptHeading-ASDEFCON"/>
            </w:pPr>
            <w:r>
              <w:t>(</w:t>
            </w:r>
            <w:r w:rsidR="00F923B8">
              <w:t>b</w:t>
            </w:r>
            <w:r>
              <w:t>)</w:t>
            </w:r>
          </w:p>
        </w:tc>
        <w:tc>
          <w:tcPr>
            <w:tcW w:w="1053" w:type="dxa"/>
            <w:shd w:val="clear" w:color="auto" w:fill="D9D9D9" w:themeFill="background1" w:themeFillShade="D9"/>
          </w:tcPr>
          <w:p w14:paraId="5C075C22" w14:textId="647911DE" w:rsidR="00F923B8" w:rsidRPr="004E29D1" w:rsidRDefault="00745C9E" w:rsidP="00C569DE">
            <w:pPr>
              <w:pStyle w:val="Table8ptHeading-ASDEFCON"/>
            </w:pPr>
            <w:r>
              <w:t>(</w:t>
            </w:r>
            <w:r w:rsidR="00F923B8">
              <w:t>c</w:t>
            </w:r>
            <w:r>
              <w:t>)</w:t>
            </w:r>
          </w:p>
        </w:tc>
        <w:tc>
          <w:tcPr>
            <w:tcW w:w="1131" w:type="dxa"/>
            <w:shd w:val="clear" w:color="auto" w:fill="D9D9D9" w:themeFill="background1" w:themeFillShade="D9"/>
          </w:tcPr>
          <w:p w14:paraId="21665EA4" w14:textId="7BFF833C" w:rsidR="00F923B8" w:rsidRPr="004E29D1" w:rsidRDefault="00745C9E" w:rsidP="00C569DE">
            <w:pPr>
              <w:pStyle w:val="Table8ptHeading-ASDEFCON"/>
            </w:pPr>
            <w:r>
              <w:t>(</w:t>
            </w:r>
            <w:r w:rsidR="00F923B8">
              <w:t>d</w:t>
            </w:r>
            <w:r>
              <w:t>)</w:t>
            </w:r>
          </w:p>
        </w:tc>
        <w:tc>
          <w:tcPr>
            <w:tcW w:w="1130" w:type="dxa"/>
            <w:shd w:val="clear" w:color="auto" w:fill="D9D9D9" w:themeFill="background1" w:themeFillShade="D9"/>
          </w:tcPr>
          <w:p w14:paraId="6F498EB2" w14:textId="435AC2A0" w:rsidR="00F923B8" w:rsidRPr="004E29D1" w:rsidRDefault="00745C9E" w:rsidP="00C569DE">
            <w:pPr>
              <w:pStyle w:val="Table8ptHeading-ASDEFCON"/>
            </w:pPr>
            <w:r>
              <w:t>(</w:t>
            </w:r>
            <w:r w:rsidR="00F923B8">
              <w:t>e</w:t>
            </w:r>
            <w:r>
              <w:t>)</w:t>
            </w:r>
          </w:p>
        </w:tc>
        <w:tc>
          <w:tcPr>
            <w:tcW w:w="1131" w:type="dxa"/>
            <w:shd w:val="clear" w:color="auto" w:fill="D9D9D9" w:themeFill="background1" w:themeFillShade="D9"/>
          </w:tcPr>
          <w:p w14:paraId="73F429B0" w14:textId="6EB4F3B0" w:rsidR="00F923B8" w:rsidRPr="004E29D1" w:rsidRDefault="00745C9E" w:rsidP="00C569DE">
            <w:pPr>
              <w:pStyle w:val="Table8ptHeading-ASDEFCON"/>
            </w:pPr>
            <w:r>
              <w:t>(</w:t>
            </w:r>
            <w:r w:rsidR="00F923B8">
              <w:t>f</w:t>
            </w:r>
            <w:r>
              <w:t>)</w:t>
            </w:r>
          </w:p>
        </w:tc>
        <w:tc>
          <w:tcPr>
            <w:tcW w:w="1619" w:type="dxa"/>
            <w:shd w:val="clear" w:color="auto" w:fill="D9D9D9" w:themeFill="background1" w:themeFillShade="D9"/>
          </w:tcPr>
          <w:p w14:paraId="78F03BD8" w14:textId="2ADF4F62" w:rsidR="00F923B8" w:rsidRPr="004E29D1" w:rsidRDefault="00745C9E" w:rsidP="00C569DE">
            <w:pPr>
              <w:pStyle w:val="Table8ptHeading-ASDEFCON"/>
            </w:pPr>
            <w:r>
              <w:t>(</w:t>
            </w:r>
            <w:r w:rsidR="00F923B8">
              <w:t>g</w:t>
            </w:r>
            <w:r>
              <w:t>)</w:t>
            </w:r>
          </w:p>
        </w:tc>
        <w:tc>
          <w:tcPr>
            <w:tcW w:w="1740" w:type="dxa"/>
            <w:shd w:val="clear" w:color="auto" w:fill="D9D9D9" w:themeFill="background1" w:themeFillShade="D9"/>
          </w:tcPr>
          <w:p w14:paraId="3334D7DD" w14:textId="350978A0" w:rsidR="00F923B8" w:rsidRDefault="00745C9E" w:rsidP="00C569DE">
            <w:pPr>
              <w:pStyle w:val="Table8ptHeading-ASDEFCON"/>
            </w:pPr>
            <w:r>
              <w:t>(</w:t>
            </w:r>
            <w:r w:rsidR="00F923B8">
              <w:t>h</w:t>
            </w:r>
            <w:r>
              <w:t>)</w:t>
            </w:r>
          </w:p>
        </w:tc>
        <w:tc>
          <w:tcPr>
            <w:tcW w:w="1253" w:type="dxa"/>
            <w:shd w:val="clear" w:color="auto" w:fill="D9D9D9" w:themeFill="background1" w:themeFillShade="D9"/>
          </w:tcPr>
          <w:p w14:paraId="0D49FFA5" w14:textId="79DFF8E2" w:rsidR="00F923B8" w:rsidRDefault="00745C9E" w:rsidP="00C569DE">
            <w:pPr>
              <w:pStyle w:val="Table8ptHeading-ASDEFCON"/>
            </w:pPr>
            <w:r>
              <w:t>(</w:t>
            </w:r>
            <w:r w:rsidR="00F923B8">
              <w:t>i</w:t>
            </w:r>
            <w:r>
              <w:t>)</w:t>
            </w:r>
          </w:p>
        </w:tc>
        <w:tc>
          <w:tcPr>
            <w:tcW w:w="3462" w:type="dxa"/>
            <w:shd w:val="clear" w:color="auto" w:fill="D9D9D9" w:themeFill="background1" w:themeFillShade="D9"/>
          </w:tcPr>
          <w:p w14:paraId="6AE125EB" w14:textId="0DB83873" w:rsidR="00F923B8" w:rsidRPr="004E29D1" w:rsidRDefault="00745C9E" w:rsidP="00C569DE">
            <w:pPr>
              <w:pStyle w:val="Table8ptHeading-ASDEFCON"/>
            </w:pPr>
            <w:r>
              <w:t>(</w:t>
            </w:r>
            <w:r w:rsidR="00F923B8">
              <w:t>j</w:t>
            </w:r>
            <w:r>
              <w:t>)</w:t>
            </w:r>
          </w:p>
        </w:tc>
      </w:tr>
      <w:tr w:rsidR="00F923B8" w14:paraId="0027EFC2" w14:textId="77777777" w:rsidTr="00C569DE">
        <w:tc>
          <w:tcPr>
            <w:tcW w:w="14691" w:type="dxa"/>
            <w:gridSpan w:val="10"/>
            <w:shd w:val="clear" w:color="auto" w:fill="D9D9D9" w:themeFill="background1" w:themeFillShade="D9"/>
            <w:noWrap/>
          </w:tcPr>
          <w:p w14:paraId="616F2694" w14:textId="0BDAD479" w:rsidR="00F923B8" w:rsidRPr="00B53417" w:rsidRDefault="00F923B8" w:rsidP="00C569DE">
            <w:pPr>
              <w:pStyle w:val="Table8ptHeading-ASDEFCON"/>
            </w:pPr>
            <w:r w:rsidRPr="005038FA">
              <w:t xml:space="preserve">Mandated Government Furnished Equipment (GFE), required to be used under any resultant Contract </w:t>
            </w:r>
          </w:p>
        </w:tc>
      </w:tr>
      <w:tr w:rsidR="00F923B8" w14:paraId="597CA2E7" w14:textId="77777777" w:rsidTr="00C569DE">
        <w:tc>
          <w:tcPr>
            <w:tcW w:w="1173" w:type="dxa"/>
          </w:tcPr>
          <w:p w14:paraId="17259FD9" w14:textId="77777777" w:rsidR="00F923B8" w:rsidRPr="004E29D1" w:rsidRDefault="00F923B8" w:rsidP="00C569DE">
            <w:pPr>
              <w:pStyle w:val="Table8ptText-ASDEFCON"/>
            </w:pPr>
          </w:p>
        </w:tc>
        <w:tc>
          <w:tcPr>
            <w:tcW w:w="999" w:type="dxa"/>
          </w:tcPr>
          <w:p w14:paraId="19720E6B" w14:textId="77777777" w:rsidR="00F923B8" w:rsidRPr="004E29D1" w:rsidRDefault="00F923B8" w:rsidP="00C569DE">
            <w:pPr>
              <w:pStyle w:val="Table8ptText-ASDEFCON"/>
            </w:pPr>
          </w:p>
        </w:tc>
        <w:tc>
          <w:tcPr>
            <w:tcW w:w="1053" w:type="dxa"/>
          </w:tcPr>
          <w:p w14:paraId="479FE4C3" w14:textId="77777777" w:rsidR="00F923B8" w:rsidRPr="004E29D1" w:rsidRDefault="00F923B8" w:rsidP="00C569DE">
            <w:pPr>
              <w:pStyle w:val="Table8ptText-ASDEFCON"/>
            </w:pPr>
          </w:p>
        </w:tc>
        <w:tc>
          <w:tcPr>
            <w:tcW w:w="1131" w:type="dxa"/>
          </w:tcPr>
          <w:p w14:paraId="5C17DA38" w14:textId="77777777" w:rsidR="00F923B8" w:rsidRPr="004E29D1" w:rsidRDefault="00F923B8" w:rsidP="00C569DE">
            <w:pPr>
              <w:pStyle w:val="Table8ptText-ASDEFCON"/>
            </w:pPr>
          </w:p>
        </w:tc>
        <w:tc>
          <w:tcPr>
            <w:tcW w:w="1130" w:type="dxa"/>
          </w:tcPr>
          <w:p w14:paraId="1A1B9068" w14:textId="77777777" w:rsidR="00F923B8" w:rsidRPr="004E29D1" w:rsidRDefault="00F923B8" w:rsidP="00C569DE">
            <w:pPr>
              <w:pStyle w:val="Table8ptText-ASDEFCON"/>
            </w:pPr>
          </w:p>
        </w:tc>
        <w:tc>
          <w:tcPr>
            <w:tcW w:w="1131" w:type="dxa"/>
          </w:tcPr>
          <w:p w14:paraId="2E7F9523" w14:textId="77777777" w:rsidR="00F923B8" w:rsidRPr="004E29D1" w:rsidRDefault="00F923B8" w:rsidP="00C569DE">
            <w:pPr>
              <w:pStyle w:val="Table8ptText-ASDEFCON"/>
            </w:pPr>
          </w:p>
        </w:tc>
        <w:tc>
          <w:tcPr>
            <w:tcW w:w="1619" w:type="dxa"/>
          </w:tcPr>
          <w:p w14:paraId="6F8931C2" w14:textId="77777777" w:rsidR="00F923B8" w:rsidRPr="004E29D1" w:rsidRDefault="00F923B8" w:rsidP="00C569DE">
            <w:pPr>
              <w:pStyle w:val="Table8ptText-ASDEFCON"/>
            </w:pPr>
          </w:p>
        </w:tc>
        <w:tc>
          <w:tcPr>
            <w:tcW w:w="1740" w:type="dxa"/>
          </w:tcPr>
          <w:p w14:paraId="7D46DBB4" w14:textId="77777777" w:rsidR="00F923B8" w:rsidRPr="004E29D1" w:rsidRDefault="00F923B8" w:rsidP="00C569DE">
            <w:pPr>
              <w:pStyle w:val="Table8ptText-ASDEFCON"/>
            </w:pPr>
          </w:p>
        </w:tc>
        <w:tc>
          <w:tcPr>
            <w:tcW w:w="1253" w:type="dxa"/>
          </w:tcPr>
          <w:p w14:paraId="22678EE4" w14:textId="77777777" w:rsidR="00F923B8" w:rsidRPr="004E29D1" w:rsidRDefault="00F923B8" w:rsidP="00C569DE">
            <w:pPr>
              <w:pStyle w:val="Table8ptText-ASDEFCON"/>
            </w:pPr>
          </w:p>
        </w:tc>
        <w:tc>
          <w:tcPr>
            <w:tcW w:w="3462" w:type="dxa"/>
          </w:tcPr>
          <w:p w14:paraId="79E17619" w14:textId="77777777" w:rsidR="00F923B8" w:rsidRPr="004E29D1" w:rsidRDefault="00F923B8" w:rsidP="00C569DE">
            <w:pPr>
              <w:pStyle w:val="Table8ptText-ASDEFCON"/>
            </w:pPr>
          </w:p>
        </w:tc>
      </w:tr>
      <w:tr w:rsidR="00F923B8" w14:paraId="05FB9CEB" w14:textId="77777777" w:rsidTr="00C569DE">
        <w:tc>
          <w:tcPr>
            <w:tcW w:w="1173" w:type="dxa"/>
          </w:tcPr>
          <w:p w14:paraId="1D8261A5" w14:textId="77777777" w:rsidR="00F923B8" w:rsidRPr="004E29D1" w:rsidRDefault="00F923B8" w:rsidP="00C569DE">
            <w:pPr>
              <w:pStyle w:val="Table8ptText-ASDEFCON"/>
            </w:pPr>
          </w:p>
        </w:tc>
        <w:tc>
          <w:tcPr>
            <w:tcW w:w="999" w:type="dxa"/>
          </w:tcPr>
          <w:p w14:paraId="2DE8B5BC" w14:textId="77777777" w:rsidR="00F923B8" w:rsidRPr="004E29D1" w:rsidRDefault="00F923B8" w:rsidP="00C569DE">
            <w:pPr>
              <w:pStyle w:val="Table8ptText-ASDEFCON"/>
            </w:pPr>
          </w:p>
        </w:tc>
        <w:tc>
          <w:tcPr>
            <w:tcW w:w="1053" w:type="dxa"/>
          </w:tcPr>
          <w:p w14:paraId="5390A904" w14:textId="77777777" w:rsidR="00F923B8" w:rsidRPr="004E29D1" w:rsidRDefault="00F923B8" w:rsidP="00C569DE">
            <w:pPr>
              <w:pStyle w:val="Table8ptText-ASDEFCON"/>
            </w:pPr>
          </w:p>
        </w:tc>
        <w:tc>
          <w:tcPr>
            <w:tcW w:w="1131" w:type="dxa"/>
          </w:tcPr>
          <w:p w14:paraId="6FB0CF60" w14:textId="77777777" w:rsidR="00F923B8" w:rsidRPr="004E29D1" w:rsidRDefault="00F923B8" w:rsidP="00C569DE">
            <w:pPr>
              <w:pStyle w:val="Table8ptText-ASDEFCON"/>
            </w:pPr>
          </w:p>
        </w:tc>
        <w:tc>
          <w:tcPr>
            <w:tcW w:w="1130" w:type="dxa"/>
          </w:tcPr>
          <w:p w14:paraId="6D10764E" w14:textId="77777777" w:rsidR="00F923B8" w:rsidRPr="004E29D1" w:rsidRDefault="00F923B8" w:rsidP="00C569DE">
            <w:pPr>
              <w:pStyle w:val="Table8ptText-ASDEFCON"/>
            </w:pPr>
          </w:p>
        </w:tc>
        <w:tc>
          <w:tcPr>
            <w:tcW w:w="1131" w:type="dxa"/>
          </w:tcPr>
          <w:p w14:paraId="2B9785D9" w14:textId="77777777" w:rsidR="00F923B8" w:rsidRPr="004E29D1" w:rsidRDefault="00F923B8" w:rsidP="00C569DE">
            <w:pPr>
              <w:pStyle w:val="Table8ptText-ASDEFCON"/>
            </w:pPr>
          </w:p>
        </w:tc>
        <w:tc>
          <w:tcPr>
            <w:tcW w:w="1619" w:type="dxa"/>
          </w:tcPr>
          <w:p w14:paraId="6EF6A4E1" w14:textId="77777777" w:rsidR="00F923B8" w:rsidRPr="004E29D1" w:rsidRDefault="00F923B8" w:rsidP="00C569DE">
            <w:pPr>
              <w:pStyle w:val="Table8ptText-ASDEFCON"/>
            </w:pPr>
          </w:p>
        </w:tc>
        <w:tc>
          <w:tcPr>
            <w:tcW w:w="1740" w:type="dxa"/>
          </w:tcPr>
          <w:p w14:paraId="07203DC8" w14:textId="77777777" w:rsidR="00F923B8" w:rsidRPr="004E29D1" w:rsidRDefault="00F923B8" w:rsidP="00C569DE">
            <w:pPr>
              <w:pStyle w:val="Table8ptText-ASDEFCON"/>
            </w:pPr>
          </w:p>
        </w:tc>
        <w:tc>
          <w:tcPr>
            <w:tcW w:w="1253" w:type="dxa"/>
          </w:tcPr>
          <w:p w14:paraId="7AEEE6D0" w14:textId="77777777" w:rsidR="00F923B8" w:rsidRPr="004E29D1" w:rsidRDefault="00F923B8" w:rsidP="00C569DE">
            <w:pPr>
              <w:pStyle w:val="Table8ptText-ASDEFCON"/>
            </w:pPr>
          </w:p>
        </w:tc>
        <w:tc>
          <w:tcPr>
            <w:tcW w:w="3462" w:type="dxa"/>
          </w:tcPr>
          <w:p w14:paraId="3A19AC81" w14:textId="77777777" w:rsidR="00F923B8" w:rsidRPr="004E29D1" w:rsidRDefault="00F923B8" w:rsidP="00C569DE">
            <w:pPr>
              <w:pStyle w:val="Table8ptText-ASDEFCON"/>
            </w:pPr>
          </w:p>
        </w:tc>
      </w:tr>
      <w:tr w:rsidR="00F07D55" w14:paraId="46CBF996" w14:textId="77777777" w:rsidTr="003A0862">
        <w:tc>
          <w:tcPr>
            <w:tcW w:w="1173" w:type="dxa"/>
          </w:tcPr>
          <w:p w14:paraId="1DD8B9C2" w14:textId="77777777" w:rsidR="00F07D55" w:rsidRPr="004E29D1" w:rsidRDefault="00F07D55" w:rsidP="003A0862">
            <w:pPr>
              <w:pStyle w:val="Table8ptText-ASDEFCON"/>
            </w:pPr>
          </w:p>
        </w:tc>
        <w:tc>
          <w:tcPr>
            <w:tcW w:w="999" w:type="dxa"/>
          </w:tcPr>
          <w:p w14:paraId="1E5AFA48" w14:textId="77777777" w:rsidR="00F07D55" w:rsidRPr="004E29D1" w:rsidRDefault="00F07D55" w:rsidP="003A0862">
            <w:pPr>
              <w:pStyle w:val="Table8ptText-ASDEFCON"/>
            </w:pPr>
          </w:p>
        </w:tc>
        <w:tc>
          <w:tcPr>
            <w:tcW w:w="1053" w:type="dxa"/>
          </w:tcPr>
          <w:p w14:paraId="2340557A" w14:textId="77777777" w:rsidR="00F07D55" w:rsidRPr="004E29D1" w:rsidRDefault="00F07D55" w:rsidP="003A0862">
            <w:pPr>
              <w:pStyle w:val="Table8ptText-ASDEFCON"/>
            </w:pPr>
          </w:p>
        </w:tc>
        <w:tc>
          <w:tcPr>
            <w:tcW w:w="1131" w:type="dxa"/>
          </w:tcPr>
          <w:p w14:paraId="761C016F" w14:textId="77777777" w:rsidR="00F07D55" w:rsidRPr="004E29D1" w:rsidRDefault="00F07D55" w:rsidP="003A0862">
            <w:pPr>
              <w:pStyle w:val="Table8ptText-ASDEFCON"/>
            </w:pPr>
          </w:p>
        </w:tc>
        <w:tc>
          <w:tcPr>
            <w:tcW w:w="1130" w:type="dxa"/>
          </w:tcPr>
          <w:p w14:paraId="2B6FF08B" w14:textId="77777777" w:rsidR="00F07D55" w:rsidRPr="004E29D1" w:rsidRDefault="00F07D55" w:rsidP="003A0862">
            <w:pPr>
              <w:pStyle w:val="Table8ptText-ASDEFCON"/>
            </w:pPr>
          </w:p>
        </w:tc>
        <w:tc>
          <w:tcPr>
            <w:tcW w:w="1131" w:type="dxa"/>
          </w:tcPr>
          <w:p w14:paraId="006BC9A9" w14:textId="77777777" w:rsidR="00F07D55" w:rsidRPr="004E29D1" w:rsidRDefault="00F07D55" w:rsidP="003A0862">
            <w:pPr>
              <w:pStyle w:val="Table8ptText-ASDEFCON"/>
            </w:pPr>
          </w:p>
        </w:tc>
        <w:tc>
          <w:tcPr>
            <w:tcW w:w="1619" w:type="dxa"/>
          </w:tcPr>
          <w:p w14:paraId="4223FE9C" w14:textId="77777777" w:rsidR="00F07D55" w:rsidRPr="004E29D1" w:rsidRDefault="00F07D55" w:rsidP="003A0862">
            <w:pPr>
              <w:pStyle w:val="Table8ptText-ASDEFCON"/>
            </w:pPr>
          </w:p>
        </w:tc>
        <w:tc>
          <w:tcPr>
            <w:tcW w:w="1740" w:type="dxa"/>
          </w:tcPr>
          <w:p w14:paraId="79EB7292" w14:textId="77777777" w:rsidR="00F07D55" w:rsidRPr="004E29D1" w:rsidRDefault="00F07D55" w:rsidP="003A0862">
            <w:pPr>
              <w:pStyle w:val="Table8ptText-ASDEFCON"/>
            </w:pPr>
          </w:p>
        </w:tc>
        <w:tc>
          <w:tcPr>
            <w:tcW w:w="1253" w:type="dxa"/>
          </w:tcPr>
          <w:p w14:paraId="589756C7" w14:textId="77777777" w:rsidR="00F07D55" w:rsidRPr="004E29D1" w:rsidRDefault="00F07D55" w:rsidP="003A0862">
            <w:pPr>
              <w:pStyle w:val="Table8ptText-ASDEFCON"/>
            </w:pPr>
          </w:p>
        </w:tc>
        <w:tc>
          <w:tcPr>
            <w:tcW w:w="3462" w:type="dxa"/>
          </w:tcPr>
          <w:p w14:paraId="40E9075B" w14:textId="77777777" w:rsidR="00F07D55" w:rsidRPr="004E29D1" w:rsidRDefault="00F07D55" w:rsidP="003A0862">
            <w:pPr>
              <w:pStyle w:val="Table8ptText-ASDEFCON"/>
            </w:pPr>
          </w:p>
        </w:tc>
      </w:tr>
      <w:tr w:rsidR="00F07D55" w14:paraId="29EC8D58" w14:textId="77777777" w:rsidTr="003A0862">
        <w:tc>
          <w:tcPr>
            <w:tcW w:w="14691" w:type="dxa"/>
            <w:gridSpan w:val="10"/>
            <w:shd w:val="clear" w:color="auto" w:fill="D9D9D9" w:themeFill="background1" w:themeFillShade="D9"/>
            <w:noWrap/>
          </w:tcPr>
          <w:p w14:paraId="1A32CCEE" w14:textId="14DE2AFF" w:rsidR="00F07D55" w:rsidRPr="00B53417" w:rsidRDefault="00F07D55" w:rsidP="00F07D55">
            <w:pPr>
              <w:pStyle w:val="Table8ptHeading-ASDEFCON"/>
            </w:pPr>
            <w:r>
              <w:t>N</w:t>
            </w:r>
            <w:r w:rsidRPr="00B53417">
              <w:t>on-mandated GF</w:t>
            </w:r>
            <w:r>
              <w:t>E, equipment including Software that, subject to negotiations, may be included in any resultant Contract as GFE.</w:t>
            </w:r>
          </w:p>
        </w:tc>
      </w:tr>
      <w:tr w:rsidR="00F07D55" w14:paraId="274CA864" w14:textId="77777777" w:rsidTr="003A0862">
        <w:tc>
          <w:tcPr>
            <w:tcW w:w="1173" w:type="dxa"/>
          </w:tcPr>
          <w:p w14:paraId="72F73C5C" w14:textId="77777777" w:rsidR="00F07D55" w:rsidRPr="004E29D1" w:rsidRDefault="00F07D55" w:rsidP="003A0862">
            <w:pPr>
              <w:pStyle w:val="Table8ptText-ASDEFCON"/>
            </w:pPr>
          </w:p>
        </w:tc>
        <w:tc>
          <w:tcPr>
            <w:tcW w:w="999" w:type="dxa"/>
          </w:tcPr>
          <w:p w14:paraId="11D39BFF" w14:textId="77777777" w:rsidR="00F07D55" w:rsidRPr="004E29D1" w:rsidRDefault="00F07D55" w:rsidP="003A0862">
            <w:pPr>
              <w:pStyle w:val="Table8ptText-ASDEFCON"/>
            </w:pPr>
          </w:p>
        </w:tc>
        <w:tc>
          <w:tcPr>
            <w:tcW w:w="1053" w:type="dxa"/>
          </w:tcPr>
          <w:p w14:paraId="7E1441CD" w14:textId="77777777" w:rsidR="00F07D55" w:rsidRPr="004E29D1" w:rsidRDefault="00F07D55" w:rsidP="003A0862">
            <w:pPr>
              <w:pStyle w:val="Table8ptText-ASDEFCON"/>
            </w:pPr>
          </w:p>
        </w:tc>
        <w:tc>
          <w:tcPr>
            <w:tcW w:w="1131" w:type="dxa"/>
          </w:tcPr>
          <w:p w14:paraId="6A2D5034" w14:textId="77777777" w:rsidR="00F07D55" w:rsidRPr="004E29D1" w:rsidRDefault="00F07D55" w:rsidP="003A0862">
            <w:pPr>
              <w:pStyle w:val="Table8ptText-ASDEFCON"/>
            </w:pPr>
          </w:p>
        </w:tc>
        <w:tc>
          <w:tcPr>
            <w:tcW w:w="1130" w:type="dxa"/>
          </w:tcPr>
          <w:p w14:paraId="676AC91C" w14:textId="77777777" w:rsidR="00F07D55" w:rsidRPr="004E29D1" w:rsidRDefault="00F07D55" w:rsidP="003A0862">
            <w:pPr>
              <w:pStyle w:val="Table8ptText-ASDEFCON"/>
            </w:pPr>
          </w:p>
        </w:tc>
        <w:tc>
          <w:tcPr>
            <w:tcW w:w="1131" w:type="dxa"/>
          </w:tcPr>
          <w:p w14:paraId="06B2186F" w14:textId="77777777" w:rsidR="00F07D55" w:rsidRPr="004E29D1" w:rsidRDefault="00F07D55" w:rsidP="003A0862">
            <w:pPr>
              <w:pStyle w:val="Table8ptText-ASDEFCON"/>
            </w:pPr>
          </w:p>
        </w:tc>
        <w:tc>
          <w:tcPr>
            <w:tcW w:w="1619" w:type="dxa"/>
          </w:tcPr>
          <w:p w14:paraId="796004F5" w14:textId="77777777" w:rsidR="00F07D55" w:rsidRPr="004E29D1" w:rsidRDefault="00F07D55" w:rsidP="003A0862">
            <w:pPr>
              <w:pStyle w:val="Table8ptText-ASDEFCON"/>
            </w:pPr>
          </w:p>
        </w:tc>
        <w:tc>
          <w:tcPr>
            <w:tcW w:w="1740" w:type="dxa"/>
          </w:tcPr>
          <w:p w14:paraId="73AB1267" w14:textId="77777777" w:rsidR="00F07D55" w:rsidRPr="004E29D1" w:rsidRDefault="00F07D55" w:rsidP="003A0862">
            <w:pPr>
              <w:pStyle w:val="Table8ptText-ASDEFCON"/>
            </w:pPr>
          </w:p>
        </w:tc>
        <w:tc>
          <w:tcPr>
            <w:tcW w:w="1253" w:type="dxa"/>
          </w:tcPr>
          <w:p w14:paraId="04EDECBD" w14:textId="77777777" w:rsidR="00F07D55" w:rsidRPr="004E29D1" w:rsidRDefault="00F07D55" w:rsidP="003A0862">
            <w:pPr>
              <w:pStyle w:val="Table8ptText-ASDEFCON"/>
            </w:pPr>
          </w:p>
        </w:tc>
        <w:tc>
          <w:tcPr>
            <w:tcW w:w="3462" w:type="dxa"/>
          </w:tcPr>
          <w:p w14:paraId="369FB0C1" w14:textId="77777777" w:rsidR="00F07D55" w:rsidRPr="004E29D1" w:rsidRDefault="00F07D55" w:rsidP="003A0862">
            <w:pPr>
              <w:pStyle w:val="Table8ptText-ASDEFCON"/>
            </w:pPr>
          </w:p>
        </w:tc>
      </w:tr>
      <w:tr w:rsidR="00F07D55" w14:paraId="6F198018" w14:textId="77777777" w:rsidTr="003A0862">
        <w:tc>
          <w:tcPr>
            <w:tcW w:w="1173" w:type="dxa"/>
          </w:tcPr>
          <w:p w14:paraId="42E4DAB8" w14:textId="77777777" w:rsidR="00F07D55" w:rsidRPr="004E29D1" w:rsidRDefault="00F07D55" w:rsidP="003A0862">
            <w:pPr>
              <w:pStyle w:val="Table8ptText-ASDEFCON"/>
            </w:pPr>
          </w:p>
        </w:tc>
        <w:tc>
          <w:tcPr>
            <w:tcW w:w="999" w:type="dxa"/>
          </w:tcPr>
          <w:p w14:paraId="60A7AF3E" w14:textId="77777777" w:rsidR="00F07D55" w:rsidRPr="004E29D1" w:rsidRDefault="00F07D55" w:rsidP="003A0862">
            <w:pPr>
              <w:pStyle w:val="Table8ptText-ASDEFCON"/>
            </w:pPr>
          </w:p>
        </w:tc>
        <w:tc>
          <w:tcPr>
            <w:tcW w:w="1053" w:type="dxa"/>
          </w:tcPr>
          <w:p w14:paraId="1BFAB4AB" w14:textId="77777777" w:rsidR="00F07D55" w:rsidRPr="004E29D1" w:rsidRDefault="00F07D55" w:rsidP="003A0862">
            <w:pPr>
              <w:pStyle w:val="Table8ptText-ASDEFCON"/>
            </w:pPr>
          </w:p>
        </w:tc>
        <w:tc>
          <w:tcPr>
            <w:tcW w:w="1131" w:type="dxa"/>
          </w:tcPr>
          <w:p w14:paraId="7BF1C11C" w14:textId="77777777" w:rsidR="00F07D55" w:rsidRPr="004E29D1" w:rsidRDefault="00F07D55" w:rsidP="003A0862">
            <w:pPr>
              <w:pStyle w:val="Table8ptText-ASDEFCON"/>
            </w:pPr>
          </w:p>
        </w:tc>
        <w:tc>
          <w:tcPr>
            <w:tcW w:w="1130" w:type="dxa"/>
          </w:tcPr>
          <w:p w14:paraId="048A49D5" w14:textId="77777777" w:rsidR="00F07D55" w:rsidRPr="004E29D1" w:rsidRDefault="00F07D55" w:rsidP="003A0862">
            <w:pPr>
              <w:pStyle w:val="Table8ptText-ASDEFCON"/>
            </w:pPr>
          </w:p>
        </w:tc>
        <w:tc>
          <w:tcPr>
            <w:tcW w:w="1131" w:type="dxa"/>
          </w:tcPr>
          <w:p w14:paraId="483F3131" w14:textId="77777777" w:rsidR="00F07D55" w:rsidRPr="004E29D1" w:rsidRDefault="00F07D55" w:rsidP="003A0862">
            <w:pPr>
              <w:pStyle w:val="Table8ptText-ASDEFCON"/>
            </w:pPr>
          </w:p>
        </w:tc>
        <w:tc>
          <w:tcPr>
            <w:tcW w:w="1619" w:type="dxa"/>
          </w:tcPr>
          <w:p w14:paraId="3B4F0336" w14:textId="77777777" w:rsidR="00F07D55" w:rsidRPr="004E29D1" w:rsidRDefault="00F07D55" w:rsidP="003A0862">
            <w:pPr>
              <w:pStyle w:val="Table8ptText-ASDEFCON"/>
            </w:pPr>
          </w:p>
        </w:tc>
        <w:tc>
          <w:tcPr>
            <w:tcW w:w="1740" w:type="dxa"/>
          </w:tcPr>
          <w:p w14:paraId="613B035C" w14:textId="77777777" w:rsidR="00F07D55" w:rsidRPr="004E29D1" w:rsidRDefault="00F07D55" w:rsidP="003A0862">
            <w:pPr>
              <w:pStyle w:val="Table8ptText-ASDEFCON"/>
            </w:pPr>
          </w:p>
        </w:tc>
        <w:tc>
          <w:tcPr>
            <w:tcW w:w="1253" w:type="dxa"/>
          </w:tcPr>
          <w:p w14:paraId="2FFCCAF9" w14:textId="77777777" w:rsidR="00F07D55" w:rsidRPr="004E29D1" w:rsidRDefault="00F07D55" w:rsidP="003A0862">
            <w:pPr>
              <w:pStyle w:val="Table8ptText-ASDEFCON"/>
            </w:pPr>
          </w:p>
        </w:tc>
        <w:tc>
          <w:tcPr>
            <w:tcW w:w="3462" w:type="dxa"/>
          </w:tcPr>
          <w:p w14:paraId="1003712D" w14:textId="77777777" w:rsidR="00F07D55" w:rsidRPr="004E29D1" w:rsidRDefault="00F07D55" w:rsidP="003A0862">
            <w:pPr>
              <w:pStyle w:val="Table8ptText-ASDEFCON"/>
            </w:pPr>
          </w:p>
        </w:tc>
      </w:tr>
      <w:tr w:rsidR="00F923B8" w14:paraId="79C228FC" w14:textId="77777777" w:rsidTr="00C569DE">
        <w:tc>
          <w:tcPr>
            <w:tcW w:w="1173" w:type="dxa"/>
          </w:tcPr>
          <w:p w14:paraId="20BFA4DC" w14:textId="77777777" w:rsidR="00F923B8" w:rsidRPr="004E29D1" w:rsidRDefault="00F923B8" w:rsidP="00C569DE">
            <w:pPr>
              <w:pStyle w:val="Table8ptText-ASDEFCON"/>
            </w:pPr>
          </w:p>
        </w:tc>
        <w:tc>
          <w:tcPr>
            <w:tcW w:w="999" w:type="dxa"/>
          </w:tcPr>
          <w:p w14:paraId="73245C51" w14:textId="77777777" w:rsidR="00F923B8" w:rsidRPr="004E29D1" w:rsidRDefault="00F923B8" w:rsidP="00C569DE">
            <w:pPr>
              <w:pStyle w:val="Table8ptText-ASDEFCON"/>
            </w:pPr>
          </w:p>
        </w:tc>
        <w:tc>
          <w:tcPr>
            <w:tcW w:w="1053" w:type="dxa"/>
          </w:tcPr>
          <w:p w14:paraId="54F68BCE" w14:textId="77777777" w:rsidR="00F923B8" w:rsidRPr="004E29D1" w:rsidRDefault="00F923B8" w:rsidP="00C569DE">
            <w:pPr>
              <w:pStyle w:val="Table8ptText-ASDEFCON"/>
            </w:pPr>
          </w:p>
        </w:tc>
        <w:tc>
          <w:tcPr>
            <w:tcW w:w="1131" w:type="dxa"/>
          </w:tcPr>
          <w:p w14:paraId="115E4BC2" w14:textId="77777777" w:rsidR="00F923B8" w:rsidRPr="004E29D1" w:rsidRDefault="00F923B8" w:rsidP="00C569DE">
            <w:pPr>
              <w:pStyle w:val="Table8ptText-ASDEFCON"/>
            </w:pPr>
          </w:p>
        </w:tc>
        <w:tc>
          <w:tcPr>
            <w:tcW w:w="1130" w:type="dxa"/>
          </w:tcPr>
          <w:p w14:paraId="698D16DC" w14:textId="77777777" w:rsidR="00F923B8" w:rsidRPr="004E29D1" w:rsidRDefault="00F923B8" w:rsidP="00C569DE">
            <w:pPr>
              <w:pStyle w:val="Table8ptText-ASDEFCON"/>
            </w:pPr>
          </w:p>
        </w:tc>
        <w:tc>
          <w:tcPr>
            <w:tcW w:w="1131" w:type="dxa"/>
          </w:tcPr>
          <w:p w14:paraId="64B2D767" w14:textId="77777777" w:rsidR="00F923B8" w:rsidRPr="004E29D1" w:rsidRDefault="00F923B8" w:rsidP="00C569DE">
            <w:pPr>
              <w:pStyle w:val="Table8ptText-ASDEFCON"/>
            </w:pPr>
          </w:p>
        </w:tc>
        <w:tc>
          <w:tcPr>
            <w:tcW w:w="1619" w:type="dxa"/>
          </w:tcPr>
          <w:p w14:paraId="3BFE7052" w14:textId="77777777" w:rsidR="00F923B8" w:rsidRPr="004E29D1" w:rsidRDefault="00F923B8" w:rsidP="00C569DE">
            <w:pPr>
              <w:pStyle w:val="Table8ptText-ASDEFCON"/>
            </w:pPr>
          </w:p>
        </w:tc>
        <w:tc>
          <w:tcPr>
            <w:tcW w:w="1740" w:type="dxa"/>
          </w:tcPr>
          <w:p w14:paraId="2B27D4D4" w14:textId="77777777" w:rsidR="00F923B8" w:rsidRPr="004E29D1" w:rsidRDefault="00F923B8" w:rsidP="00C569DE">
            <w:pPr>
              <w:pStyle w:val="Table8ptText-ASDEFCON"/>
            </w:pPr>
          </w:p>
        </w:tc>
        <w:tc>
          <w:tcPr>
            <w:tcW w:w="1253" w:type="dxa"/>
          </w:tcPr>
          <w:p w14:paraId="321C9718" w14:textId="77777777" w:rsidR="00F923B8" w:rsidRPr="004E29D1" w:rsidRDefault="00F923B8" w:rsidP="00C569DE">
            <w:pPr>
              <w:pStyle w:val="Table8ptText-ASDEFCON"/>
            </w:pPr>
          </w:p>
        </w:tc>
        <w:tc>
          <w:tcPr>
            <w:tcW w:w="3462" w:type="dxa"/>
          </w:tcPr>
          <w:p w14:paraId="0DDD318A" w14:textId="77777777" w:rsidR="00F923B8" w:rsidRPr="004E29D1" w:rsidRDefault="00F923B8" w:rsidP="00C569DE">
            <w:pPr>
              <w:pStyle w:val="Table8ptText-ASDEFCON"/>
            </w:pPr>
          </w:p>
        </w:tc>
      </w:tr>
      <w:tr w:rsidR="00F923B8" w14:paraId="4F774BA2" w14:textId="77777777" w:rsidTr="00C569DE">
        <w:tc>
          <w:tcPr>
            <w:tcW w:w="14691" w:type="dxa"/>
            <w:gridSpan w:val="10"/>
            <w:shd w:val="clear" w:color="auto" w:fill="D9D9D9" w:themeFill="background1" w:themeFillShade="D9"/>
          </w:tcPr>
          <w:p w14:paraId="28AB520B" w14:textId="2A242EA9" w:rsidR="00F923B8" w:rsidRPr="00B53417" w:rsidRDefault="00F923B8" w:rsidP="00C569DE">
            <w:pPr>
              <w:pStyle w:val="Table8ptHeading-ASDEFCON"/>
            </w:pPr>
            <w:r w:rsidRPr="0087497A">
              <w:t>proposed Government Furnished Data (</w:t>
            </w:r>
            <w:r w:rsidRPr="00B53417">
              <w:t>GFD</w:t>
            </w:r>
            <w:r w:rsidRPr="0087497A">
              <w:t>)</w:t>
            </w:r>
          </w:p>
        </w:tc>
      </w:tr>
      <w:tr w:rsidR="00F923B8" w14:paraId="312D60A3" w14:textId="77777777" w:rsidTr="00C569DE">
        <w:tc>
          <w:tcPr>
            <w:tcW w:w="1173" w:type="dxa"/>
          </w:tcPr>
          <w:p w14:paraId="2E9D6550" w14:textId="77777777" w:rsidR="00F923B8" w:rsidRPr="004E29D1" w:rsidRDefault="00F923B8" w:rsidP="00C569DE">
            <w:pPr>
              <w:pStyle w:val="Table8ptText-ASDEFCON"/>
            </w:pPr>
          </w:p>
        </w:tc>
        <w:tc>
          <w:tcPr>
            <w:tcW w:w="999" w:type="dxa"/>
          </w:tcPr>
          <w:p w14:paraId="67447145" w14:textId="77777777" w:rsidR="00F923B8" w:rsidRPr="004E29D1" w:rsidRDefault="00F923B8" w:rsidP="00C569DE">
            <w:pPr>
              <w:pStyle w:val="Table8ptText-ASDEFCON"/>
            </w:pPr>
          </w:p>
        </w:tc>
        <w:tc>
          <w:tcPr>
            <w:tcW w:w="1053" w:type="dxa"/>
          </w:tcPr>
          <w:p w14:paraId="47BA61A5" w14:textId="77777777" w:rsidR="00F923B8" w:rsidRPr="004E29D1" w:rsidRDefault="00F923B8" w:rsidP="00C569DE">
            <w:pPr>
              <w:pStyle w:val="Table8ptText-ASDEFCON"/>
            </w:pPr>
          </w:p>
        </w:tc>
        <w:tc>
          <w:tcPr>
            <w:tcW w:w="1131" w:type="dxa"/>
          </w:tcPr>
          <w:p w14:paraId="5440E144" w14:textId="77777777" w:rsidR="00F923B8" w:rsidRPr="004E29D1" w:rsidRDefault="00F923B8" w:rsidP="00C569DE">
            <w:pPr>
              <w:pStyle w:val="Table8ptText-ASDEFCON"/>
            </w:pPr>
          </w:p>
        </w:tc>
        <w:tc>
          <w:tcPr>
            <w:tcW w:w="1130" w:type="dxa"/>
          </w:tcPr>
          <w:p w14:paraId="580EBDE0" w14:textId="77777777" w:rsidR="00F923B8" w:rsidRPr="004E29D1" w:rsidRDefault="00F923B8" w:rsidP="00C569DE">
            <w:pPr>
              <w:pStyle w:val="Table8ptText-ASDEFCON"/>
            </w:pPr>
          </w:p>
        </w:tc>
        <w:tc>
          <w:tcPr>
            <w:tcW w:w="1131" w:type="dxa"/>
          </w:tcPr>
          <w:p w14:paraId="489721DA" w14:textId="77777777" w:rsidR="00F923B8" w:rsidRPr="004E29D1" w:rsidRDefault="00F923B8" w:rsidP="00C569DE">
            <w:pPr>
              <w:pStyle w:val="Table8ptText-ASDEFCON"/>
            </w:pPr>
          </w:p>
        </w:tc>
        <w:tc>
          <w:tcPr>
            <w:tcW w:w="1619" w:type="dxa"/>
          </w:tcPr>
          <w:p w14:paraId="68FA7C1D" w14:textId="77777777" w:rsidR="00F923B8" w:rsidRPr="004E29D1" w:rsidRDefault="00F923B8" w:rsidP="00C569DE">
            <w:pPr>
              <w:pStyle w:val="Table8ptText-ASDEFCON"/>
            </w:pPr>
          </w:p>
        </w:tc>
        <w:tc>
          <w:tcPr>
            <w:tcW w:w="1740" w:type="dxa"/>
          </w:tcPr>
          <w:p w14:paraId="6C784F28" w14:textId="77777777" w:rsidR="00F923B8" w:rsidRPr="004E29D1" w:rsidRDefault="00F923B8" w:rsidP="00C569DE">
            <w:pPr>
              <w:pStyle w:val="Table8ptText-ASDEFCON"/>
            </w:pPr>
          </w:p>
        </w:tc>
        <w:tc>
          <w:tcPr>
            <w:tcW w:w="1253" w:type="dxa"/>
          </w:tcPr>
          <w:p w14:paraId="5E819D94" w14:textId="77777777" w:rsidR="00F923B8" w:rsidRPr="004E29D1" w:rsidRDefault="00F923B8" w:rsidP="00C569DE">
            <w:pPr>
              <w:pStyle w:val="Table8ptText-ASDEFCON"/>
            </w:pPr>
          </w:p>
        </w:tc>
        <w:tc>
          <w:tcPr>
            <w:tcW w:w="3462" w:type="dxa"/>
          </w:tcPr>
          <w:p w14:paraId="2D870DE9" w14:textId="77777777" w:rsidR="00F923B8" w:rsidRPr="004E29D1" w:rsidRDefault="00F923B8" w:rsidP="00C569DE">
            <w:pPr>
              <w:pStyle w:val="Table8ptText-ASDEFCON"/>
            </w:pPr>
          </w:p>
        </w:tc>
      </w:tr>
      <w:tr w:rsidR="00F923B8" w14:paraId="2286DF20" w14:textId="77777777" w:rsidTr="00C569DE">
        <w:tc>
          <w:tcPr>
            <w:tcW w:w="1173" w:type="dxa"/>
          </w:tcPr>
          <w:p w14:paraId="34E12183" w14:textId="77777777" w:rsidR="00F923B8" w:rsidRPr="004E29D1" w:rsidRDefault="00F923B8" w:rsidP="00C569DE">
            <w:pPr>
              <w:pStyle w:val="Table8ptText-ASDEFCON"/>
            </w:pPr>
          </w:p>
        </w:tc>
        <w:tc>
          <w:tcPr>
            <w:tcW w:w="999" w:type="dxa"/>
          </w:tcPr>
          <w:p w14:paraId="3BCF5F54" w14:textId="77777777" w:rsidR="00F923B8" w:rsidRPr="004E29D1" w:rsidRDefault="00F923B8" w:rsidP="00C569DE">
            <w:pPr>
              <w:pStyle w:val="Table8ptText-ASDEFCON"/>
            </w:pPr>
          </w:p>
        </w:tc>
        <w:tc>
          <w:tcPr>
            <w:tcW w:w="1053" w:type="dxa"/>
          </w:tcPr>
          <w:p w14:paraId="1D88F0F6" w14:textId="77777777" w:rsidR="00F923B8" w:rsidRPr="004E29D1" w:rsidRDefault="00F923B8" w:rsidP="00C569DE">
            <w:pPr>
              <w:pStyle w:val="Table8ptText-ASDEFCON"/>
            </w:pPr>
          </w:p>
        </w:tc>
        <w:tc>
          <w:tcPr>
            <w:tcW w:w="1131" w:type="dxa"/>
          </w:tcPr>
          <w:p w14:paraId="2990BFDF" w14:textId="77777777" w:rsidR="00F923B8" w:rsidRPr="004E29D1" w:rsidRDefault="00F923B8" w:rsidP="00C569DE">
            <w:pPr>
              <w:pStyle w:val="Table8ptText-ASDEFCON"/>
            </w:pPr>
          </w:p>
        </w:tc>
        <w:tc>
          <w:tcPr>
            <w:tcW w:w="1130" w:type="dxa"/>
          </w:tcPr>
          <w:p w14:paraId="311D91D3" w14:textId="77777777" w:rsidR="00F923B8" w:rsidRPr="004E29D1" w:rsidRDefault="00F923B8" w:rsidP="00C569DE">
            <w:pPr>
              <w:pStyle w:val="Table8ptText-ASDEFCON"/>
            </w:pPr>
          </w:p>
        </w:tc>
        <w:tc>
          <w:tcPr>
            <w:tcW w:w="1131" w:type="dxa"/>
          </w:tcPr>
          <w:p w14:paraId="56700DE3" w14:textId="77777777" w:rsidR="00F923B8" w:rsidRPr="004E29D1" w:rsidRDefault="00F923B8" w:rsidP="00C569DE">
            <w:pPr>
              <w:pStyle w:val="Table8ptText-ASDEFCON"/>
            </w:pPr>
          </w:p>
        </w:tc>
        <w:tc>
          <w:tcPr>
            <w:tcW w:w="1619" w:type="dxa"/>
          </w:tcPr>
          <w:p w14:paraId="23D1AD2F" w14:textId="77777777" w:rsidR="00F923B8" w:rsidRPr="004E29D1" w:rsidRDefault="00F923B8" w:rsidP="00C569DE">
            <w:pPr>
              <w:pStyle w:val="Table8ptText-ASDEFCON"/>
            </w:pPr>
          </w:p>
        </w:tc>
        <w:tc>
          <w:tcPr>
            <w:tcW w:w="1740" w:type="dxa"/>
          </w:tcPr>
          <w:p w14:paraId="3DEDB73F" w14:textId="77777777" w:rsidR="00F923B8" w:rsidRPr="004E29D1" w:rsidRDefault="00F923B8" w:rsidP="00C569DE">
            <w:pPr>
              <w:pStyle w:val="Table8ptText-ASDEFCON"/>
            </w:pPr>
          </w:p>
        </w:tc>
        <w:tc>
          <w:tcPr>
            <w:tcW w:w="1253" w:type="dxa"/>
          </w:tcPr>
          <w:p w14:paraId="639BB730" w14:textId="77777777" w:rsidR="00F923B8" w:rsidRPr="004E29D1" w:rsidRDefault="00F923B8" w:rsidP="00C569DE">
            <w:pPr>
              <w:pStyle w:val="Table8ptText-ASDEFCON"/>
            </w:pPr>
          </w:p>
        </w:tc>
        <w:tc>
          <w:tcPr>
            <w:tcW w:w="3462" w:type="dxa"/>
          </w:tcPr>
          <w:p w14:paraId="67CF9B54" w14:textId="77777777" w:rsidR="00F923B8" w:rsidRPr="004E29D1" w:rsidRDefault="00F923B8" w:rsidP="00C569DE">
            <w:pPr>
              <w:pStyle w:val="Table8ptText-ASDEFCON"/>
            </w:pPr>
          </w:p>
        </w:tc>
      </w:tr>
      <w:tr w:rsidR="00F923B8" w14:paraId="2F713B1A" w14:textId="77777777" w:rsidTr="00C569DE">
        <w:tc>
          <w:tcPr>
            <w:tcW w:w="1173" w:type="dxa"/>
          </w:tcPr>
          <w:p w14:paraId="2B2AA0E6" w14:textId="77777777" w:rsidR="00F923B8" w:rsidRPr="004E29D1" w:rsidRDefault="00F923B8" w:rsidP="00C569DE">
            <w:pPr>
              <w:pStyle w:val="Table8ptText-ASDEFCON"/>
            </w:pPr>
          </w:p>
        </w:tc>
        <w:tc>
          <w:tcPr>
            <w:tcW w:w="999" w:type="dxa"/>
          </w:tcPr>
          <w:p w14:paraId="1D6B5BF7" w14:textId="77777777" w:rsidR="00F923B8" w:rsidRPr="004E29D1" w:rsidRDefault="00F923B8" w:rsidP="00C569DE">
            <w:pPr>
              <w:pStyle w:val="Table8ptText-ASDEFCON"/>
            </w:pPr>
          </w:p>
        </w:tc>
        <w:tc>
          <w:tcPr>
            <w:tcW w:w="1053" w:type="dxa"/>
          </w:tcPr>
          <w:p w14:paraId="3AB3E65A" w14:textId="77777777" w:rsidR="00F923B8" w:rsidRPr="004E29D1" w:rsidRDefault="00F923B8" w:rsidP="00C569DE">
            <w:pPr>
              <w:pStyle w:val="Table8ptText-ASDEFCON"/>
            </w:pPr>
          </w:p>
        </w:tc>
        <w:tc>
          <w:tcPr>
            <w:tcW w:w="1131" w:type="dxa"/>
          </w:tcPr>
          <w:p w14:paraId="2298D972" w14:textId="77777777" w:rsidR="00F923B8" w:rsidRPr="004E29D1" w:rsidRDefault="00F923B8" w:rsidP="00C569DE">
            <w:pPr>
              <w:pStyle w:val="Table8ptText-ASDEFCON"/>
            </w:pPr>
          </w:p>
        </w:tc>
        <w:tc>
          <w:tcPr>
            <w:tcW w:w="1130" w:type="dxa"/>
          </w:tcPr>
          <w:p w14:paraId="5CDAC095" w14:textId="77777777" w:rsidR="00F923B8" w:rsidRPr="004E29D1" w:rsidRDefault="00F923B8" w:rsidP="00C569DE">
            <w:pPr>
              <w:pStyle w:val="Table8ptText-ASDEFCON"/>
            </w:pPr>
          </w:p>
        </w:tc>
        <w:tc>
          <w:tcPr>
            <w:tcW w:w="1131" w:type="dxa"/>
          </w:tcPr>
          <w:p w14:paraId="4F1AE99F" w14:textId="77777777" w:rsidR="00F923B8" w:rsidRPr="004E29D1" w:rsidRDefault="00F923B8" w:rsidP="00C569DE">
            <w:pPr>
              <w:pStyle w:val="Table8ptText-ASDEFCON"/>
            </w:pPr>
          </w:p>
        </w:tc>
        <w:tc>
          <w:tcPr>
            <w:tcW w:w="1619" w:type="dxa"/>
          </w:tcPr>
          <w:p w14:paraId="56815C44" w14:textId="77777777" w:rsidR="00F923B8" w:rsidRPr="004E29D1" w:rsidRDefault="00F923B8" w:rsidP="00C569DE">
            <w:pPr>
              <w:pStyle w:val="Table8ptText-ASDEFCON"/>
            </w:pPr>
          </w:p>
        </w:tc>
        <w:tc>
          <w:tcPr>
            <w:tcW w:w="1740" w:type="dxa"/>
          </w:tcPr>
          <w:p w14:paraId="3BBD7EEF" w14:textId="77777777" w:rsidR="00F923B8" w:rsidRPr="004E29D1" w:rsidRDefault="00F923B8" w:rsidP="00C569DE">
            <w:pPr>
              <w:pStyle w:val="Table8ptText-ASDEFCON"/>
            </w:pPr>
          </w:p>
        </w:tc>
        <w:tc>
          <w:tcPr>
            <w:tcW w:w="1253" w:type="dxa"/>
          </w:tcPr>
          <w:p w14:paraId="6FBB75AE" w14:textId="77777777" w:rsidR="00F923B8" w:rsidRPr="004E29D1" w:rsidRDefault="00F923B8" w:rsidP="00C569DE">
            <w:pPr>
              <w:pStyle w:val="Table8ptText-ASDEFCON"/>
            </w:pPr>
          </w:p>
        </w:tc>
        <w:tc>
          <w:tcPr>
            <w:tcW w:w="3462" w:type="dxa"/>
          </w:tcPr>
          <w:p w14:paraId="059E92C5" w14:textId="77777777" w:rsidR="00F923B8" w:rsidRPr="004E29D1" w:rsidRDefault="00F923B8" w:rsidP="00C569DE">
            <w:pPr>
              <w:pStyle w:val="Table8ptText-ASDEFCON"/>
            </w:pPr>
          </w:p>
        </w:tc>
      </w:tr>
      <w:tr w:rsidR="00F923B8" w14:paraId="474E771A" w14:textId="77777777" w:rsidTr="00C569DE">
        <w:tc>
          <w:tcPr>
            <w:tcW w:w="14691" w:type="dxa"/>
            <w:gridSpan w:val="10"/>
            <w:shd w:val="clear" w:color="auto" w:fill="D9D9D9" w:themeFill="background1" w:themeFillShade="D9"/>
            <w:noWrap/>
          </w:tcPr>
          <w:p w14:paraId="25F51C61" w14:textId="491EE1CF" w:rsidR="00F923B8" w:rsidRPr="00B53417" w:rsidRDefault="00F923B8" w:rsidP="00C569DE">
            <w:pPr>
              <w:pStyle w:val="Table8ptHeading-ASDEFCON"/>
            </w:pPr>
            <w:r w:rsidRPr="00B53417">
              <w:t xml:space="preserve"> </w:t>
            </w:r>
            <w:r w:rsidRPr="009D03D6">
              <w:t>proposed Government Furnished Information (</w:t>
            </w:r>
            <w:r w:rsidRPr="00B53417">
              <w:t>GFI</w:t>
            </w:r>
            <w:r w:rsidRPr="009D03D6">
              <w:t>)</w:t>
            </w:r>
          </w:p>
        </w:tc>
      </w:tr>
      <w:tr w:rsidR="00F923B8" w14:paraId="29419D88" w14:textId="77777777" w:rsidTr="00C569DE">
        <w:tc>
          <w:tcPr>
            <w:tcW w:w="1173" w:type="dxa"/>
          </w:tcPr>
          <w:p w14:paraId="283BED53" w14:textId="77777777" w:rsidR="00F923B8" w:rsidRPr="004E29D1" w:rsidRDefault="00F923B8" w:rsidP="00C569DE">
            <w:pPr>
              <w:pStyle w:val="Table8ptText-ASDEFCON"/>
            </w:pPr>
          </w:p>
        </w:tc>
        <w:tc>
          <w:tcPr>
            <w:tcW w:w="999" w:type="dxa"/>
          </w:tcPr>
          <w:p w14:paraId="1E0C4A91" w14:textId="77777777" w:rsidR="00F923B8" w:rsidRPr="004E29D1" w:rsidRDefault="00F923B8" w:rsidP="00C569DE">
            <w:pPr>
              <w:pStyle w:val="Table8ptText-ASDEFCON"/>
            </w:pPr>
          </w:p>
        </w:tc>
        <w:tc>
          <w:tcPr>
            <w:tcW w:w="1053" w:type="dxa"/>
          </w:tcPr>
          <w:p w14:paraId="5895661B" w14:textId="77777777" w:rsidR="00F923B8" w:rsidRPr="004E29D1" w:rsidRDefault="00F923B8" w:rsidP="00C569DE">
            <w:pPr>
              <w:pStyle w:val="Table8ptText-ASDEFCON"/>
            </w:pPr>
          </w:p>
        </w:tc>
        <w:tc>
          <w:tcPr>
            <w:tcW w:w="1131" w:type="dxa"/>
          </w:tcPr>
          <w:p w14:paraId="767AF3F2" w14:textId="77777777" w:rsidR="00F923B8" w:rsidRPr="004E29D1" w:rsidRDefault="00F923B8" w:rsidP="00C569DE">
            <w:pPr>
              <w:pStyle w:val="Table8ptText-ASDEFCON"/>
            </w:pPr>
          </w:p>
        </w:tc>
        <w:tc>
          <w:tcPr>
            <w:tcW w:w="1130" w:type="dxa"/>
          </w:tcPr>
          <w:p w14:paraId="65ED7875" w14:textId="77777777" w:rsidR="00F923B8" w:rsidRPr="004E29D1" w:rsidRDefault="00F923B8" w:rsidP="00C569DE">
            <w:pPr>
              <w:pStyle w:val="Table8ptText-ASDEFCON"/>
            </w:pPr>
          </w:p>
        </w:tc>
        <w:tc>
          <w:tcPr>
            <w:tcW w:w="1131" w:type="dxa"/>
          </w:tcPr>
          <w:p w14:paraId="62330FEC" w14:textId="77777777" w:rsidR="00F923B8" w:rsidRPr="004E29D1" w:rsidRDefault="00F923B8" w:rsidP="00C569DE">
            <w:pPr>
              <w:pStyle w:val="Table8ptText-ASDEFCON"/>
            </w:pPr>
          </w:p>
        </w:tc>
        <w:tc>
          <w:tcPr>
            <w:tcW w:w="1619" w:type="dxa"/>
          </w:tcPr>
          <w:p w14:paraId="5BF6AE65" w14:textId="77777777" w:rsidR="00F923B8" w:rsidRPr="004E29D1" w:rsidRDefault="00F923B8" w:rsidP="00C569DE">
            <w:pPr>
              <w:pStyle w:val="Table8ptText-ASDEFCON"/>
            </w:pPr>
          </w:p>
        </w:tc>
        <w:tc>
          <w:tcPr>
            <w:tcW w:w="1740" w:type="dxa"/>
          </w:tcPr>
          <w:p w14:paraId="218D347B" w14:textId="77777777" w:rsidR="00F923B8" w:rsidRPr="004E29D1" w:rsidRDefault="00F923B8" w:rsidP="00C569DE">
            <w:pPr>
              <w:pStyle w:val="Table8ptText-ASDEFCON"/>
            </w:pPr>
          </w:p>
        </w:tc>
        <w:tc>
          <w:tcPr>
            <w:tcW w:w="1253" w:type="dxa"/>
          </w:tcPr>
          <w:p w14:paraId="412319B7" w14:textId="77777777" w:rsidR="00F923B8" w:rsidRPr="004E29D1" w:rsidRDefault="00F923B8" w:rsidP="00C569DE">
            <w:pPr>
              <w:pStyle w:val="Table8ptText-ASDEFCON"/>
            </w:pPr>
          </w:p>
        </w:tc>
        <w:tc>
          <w:tcPr>
            <w:tcW w:w="3462" w:type="dxa"/>
          </w:tcPr>
          <w:p w14:paraId="7A9E62CF" w14:textId="77777777" w:rsidR="00F923B8" w:rsidRPr="004E29D1" w:rsidRDefault="00F923B8" w:rsidP="00C569DE">
            <w:pPr>
              <w:pStyle w:val="Table8ptText-ASDEFCON"/>
            </w:pPr>
          </w:p>
        </w:tc>
      </w:tr>
      <w:tr w:rsidR="00F923B8" w14:paraId="5A82E385" w14:textId="77777777" w:rsidTr="00C569DE">
        <w:tc>
          <w:tcPr>
            <w:tcW w:w="1173" w:type="dxa"/>
          </w:tcPr>
          <w:p w14:paraId="55452779" w14:textId="77777777" w:rsidR="00F923B8" w:rsidRPr="004E29D1" w:rsidRDefault="00F923B8" w:rsidP="00C569DE">
            <w:pPr>
              <w:pStyle w:val="Table8ptText-ASDEFCON"/>
            </w:pPr>
          </w:p>
        </w:tc>
        <w:tc>
          <w:tcPr>
            <w:tcW w:w="999" w:type="dxa"/>
          </w:tcPr>
          <w:p w14:paraId="59082838" w14:textId="77777777" w:rsidR="00F923B8" w:rsidRPr="004E29D1" w:rsidRDefault="00F923B8" w:rsidP="00C569DE">
            <w:pPr>
              <w:pStyle w:val="Table8ptText-ASDEFCON"/>
            </w:pPr>
          </w:p>
        </w:tc>
        <w:tc>
          <w:tcPr>
            <w:tcW w:w="1053" w:type="dxa"/>
          </w:tcPr>
          <w:p w14:paraId="28FBCF53" w14:textId="77777777" w:rsidR="00F923B8" w:rsidRPr="004E29D1" w:rsidRDefault="00F923B8" w:rsidP="00C569DE">
            <w:pPr>
              <w:pStyle w:val="Table8ptText-ASDEFCON"/>
            </w:pPr>
          </w:p>
        </w:tc>
        <w:tc>
          <w:tcPr>
            <w:tcW w:w="1131" w:type="dxa"/>
          </w:tcPr>
          <w:p w14:paraId="5F4D7AF7" w14:textId="77777777" w:rsidR="00F923B8" w:rsidRPr="004E29D1" w:rsidRDefault="00F923B8" w:rsidP="00C569DE">
            <w:pPr>
              <w:pStyle w:val="Table8ptText-ASDEFCON"/>
            </w:pPr>
          </w:p>
        </w:tc>
        <w:tc>
          <w:tcPr>
            <w:tcW w:w="1130" w:type="dxa"/>
          </w:tcPr>
          <w:p w14:paraId="3A735170" w14:textId="77777777" w:rsidR="00F923B8" w:rsidRPr="004E29D1" w:rsidRDefault="00F923B8" w:rsidP="00C569DE">
            <w:pPr>
              <w:pStyle w:val="Table8ptText-ASDEFCON"/>
            </w:pPr>
          </w:p>
        </w:tc>
        <w:tc>
          <w:tcPr>
            <w:tcW w:w="1131" w:type="dxa"/>
          </w:tcPr>
          <w:p w14:paraId="75080B41" w14:textId="77777777" w:rsidR="00F923B8" w:rsidRPr="004E29D1" w:rsidRDefault="00F923B8" w:rsidP="00C569DE">
            <w:pPr>
              <w:pStyle w:val="Table8ptText-ASDEFCON"/>
            </w:pPr>
          </w:p>
        </w:tc>
        <w:tc>
          <w:tcPr>
            <w:tcW w:w="1619" w:type="dxa"/>
          </w:tcPr>
          <w:p w14:paraId="50A4A716" w14:textId="77777777" w:rsidR="00F923B8" w:rsidRPr="004E29D1" w:rsidRDefault="00F923B8" w:rsidP="00C569DE">
            <w:pPr>
              <w:pStyle w:val="Table8ptText-ASDEFCON"/>
            </w:pPr>
          </w:p>
        </w:tc>
        <w:tc>
          <w:tcPr>
            <w:tcW w:w="1740" w:type="dxa"/>
          </w:tcPr>
          <w:p w14:paraId="57AAD52D" w14:textId="77777777" w:rsidR="00F923B8" w:rsidRPr="004E29D1" w:rsidRDefault="00F923B8" w:rsidP="00C569DE">
            <w:pPr>
              <w:pStyle w:val="Table8ptText-ASDEFCON"/>
            </w:pPr>
          </w:p>
        </w:tc>
        <w:tc>
          <w:tcPr>
            <w:tcW w:w="1253" w:type="dxa"/>
          </w:tcPr>
          <w:p w14:paraId="4FC1058D" w14:textId="77777777" w:rsidR="00F923B8" w:rsidRPr="004E29D1" w:rsidRDefault="00F923B8" w:rsidP="00C569DE">
            <w:pPr>
              <w:pStyle w:val="Table8ptText-ASDEFCON"/>
            </w:pPr>
          </w:p>
        </w:tc>
        <w:tc>
          <w:tcPr>
            <w:tcW w:w="3462" w:type="dxa"/>
          </w:tcPr>
          <w:p w14:paraId="3AFEC2C5" w14:textId="77777777" w:rsidR="00F923B8" w:rsidRPr="004E29D1" w:rsidRDefault="00F923B8" w:rsidP="00C569DE">
            <w:pPr>
              <w:pStyle w:val="Table8ptText-ASDEFCON"/>
            </w:pPr>
          </w:p>
        </w:tc>
      </w:tr>
      <w:tr w:rsidR="00F923B8" w14:paraId="35094379" w14:textId="77777777" w:rsidTr="00C569DE">
        <w:tc>
          <w:tcPr>
            <w:tcW w:w="1173" w:type="dxa"/>
          </w:tcPr>
          <w:p w14:paraId="6CC558FC" w14:textId="77777777" w:rsidR="00F923B8" w:rsidRPr="004E29D1" w:rsidRDefault="00F923B8" w:rsidP="00C569DE">
            <w:pPr>
              <w:pStyle w:val="Table8ptText-ASDEFCON"/>
            </w:pPr>
          </w:p>
        </w:tc>
        <w:tc>
          <w:tcPr>
            <w:tcW w:w="999" w:type="dxa"/>
          </w:tcPr>
          <w:p w14:paraId="69F3B24E" w14:textId="77777777" w:rsidR="00F923B8" w:rsidRPr="004E29D1" w:rsidRDefault="00F923B8" w:rsidP="00C569DE">
            <w:pPr>
              <w:pStyle w:val="Table8ptText-ASDEFCON"/>
            </w:pPr>
          </w:p>
        </w:tc>
        <w:tc>
          <w:tcPr>
            <w:tcW w:w="1053" w:type="dxa"/>
          </w:tcPr>
          <w:p w14:paraId="450C56CB" w14:textId="77777777" w:rsidR="00F923B8" w:rsidRPr="004E29D1" w:rsidRDefault="00F923B8" w:rsidP="00C569DE">
            <w:pPr>
              <w:pStyle w:val="Table8ptText-ASDEFCON"/>
            </w:pPr>
          </w:p>
        </w:tc>
        <w:tc>
          <w:tcPr>
            <w:tcW w:w="1131" w:type="dxa"/>
          </w:tcPr>
          <w:p w14:paraId="056A7846" w14:textId="77777777" w:rsidR="00F923B8" w:rsidRPr="004E29D1" w:rsidRDefault="00F923B8" w:rsidP="00C569DE">
            <w:pPr>
              <w:pStyle w:val="Table8ptText-ASDEFCON"/>
            </w:pPr>
          </w:p>
        </w:tc>
        <w:tc>
          <w:tcPr>
            <w:tcW w:w="1130" w:type="dxa"/>
          </w:tcPr>
          <w:p w14:paraId="6094D6B1" w14:textId="77777777" w:rsidR="00F923B8" w:rsidRPr="004E29D1" w:rsidRDefault="00F923B8" w:rsidP="00C569DE">
            <w:pPr>
              <w:pStyle w:val="Table8ptText-ASDEFCON"/>
            </w:pPr>
          </w:p>
        </w:tc>
        <w:tc>
          <w:tcPr>
            <w:tcW w:w="1131" w:type="dxa"/>
          </w:tcPr>
          <w:p w14:paraId="48FD2628" w14:textId="77777777" w:rsidR="00F923B8" w:rsidRPr="004E29D1" w:rsidRDefault="00F923B8" w:rsidP="00C569DE">
            <w:pPr>
              <w:pStyle w:val="Table8ptText-ASDEFCON"/>
            </w:pPr>
          </w:p>
        </w:tc>
        <w:tc>
          <w:tcPr>
            <w:tcW w:w="1619" w:type="dxa"/>
          </w:tcPr>
          <w:p w14:paraId="32ADAEEA" w14:textId="77777777" w:rsidR="00F923B8" w:rsidRPr="004E29D1" w:rsidRDefault="00F923B8" w:rsidP="00C569DE">
            <w:pPr>
              <w:pStyle w:val="Table8ptText-ASDEFCON"/>
            </w:pPr>
          </w:p>
        </w:tc>
        <w:tc>
          <w:tcPr>
            <w:tcW w:w="1740" w:type="dxa"/>
          </w:tcPr>
          <w:p w14:paraId="4C1C0D71" w14:textId="77777777" w:rsidR="00F923B8" w:rsidRPr="004E29D1" w:rsidRDefault="00F923B8" w:rsidP="00C569DE">
            <w:pPr>
              <w:pStyle w:val="Table8ptText-ASDEFCON"/>
            </w:pPr>
          </w:p>
        </w:tc>
        <w:tc>
          <w:tcPr>
            <w:tcW w:w="1253" w:type="dxa"/>
          </w:tcPr>
          <w:p w14:paraId="6B3C77FF" w14:textId="77777777" w:rsidR="00F923B8" w:rsidRPr="004E29D1" w:rsidRDefault="00F923B8" w:rsidP="00C569DE">
            <w:pPr>
              <w:pStyle w:val="Table8ptText-ASDEFCON"/>
            </w:pPr>
          </w:p>
        </w:tc>
        <w:tc>
          <w:tcPr>
            <w:tcW w:w="3462" w:type="dxa"/>
          </w:tcPr>
          <w:p w14:paraId="09D46A93" w14:textId="77777777" w:rsidR="00F923B8" w:rsidRPr="004E29D1" w:rsidRDefault="00F923B8" w:rsidP="00C569DE">
            <w:pPr>
              <w:pStyle w:val="Table8ptText-ASDEFCON"/>
            </w:pPr>
          </w:p>
        </w:tc>
      </w:tr>
    </w:tbl>
    <w:p w14:paraId="3F6E4A08" w14:textId="77777777" w:rsidR="00F923B8" w:rsidRDefault="00F923B8" w:rsidP="00F923B8">
      <w:pPr>
        <w:pStyle w:val="ASDEFCONOptionSpace"/>
      </w:pPr>
    </w:p>
    <w:p w14:paraId="051ADCEB" w14:textId="47292071" w:rsidR="00F923B8" w:rsidRPr="00560FC5" w:rsidRDefault="00F923B8" w:rsidP="00F923B8">
      <w:pPr>
        <w:pStyle w:val="Note-ASDEFCON"/>
      </w:pPr>
      <w:r w:rsidRPr="00560FC5">
        <w:t>Note</w:t>
      </w:r>
      <w:r w:rsidRPr="00A87224">
        <w:t>s</w:t>
      </w:r>
      <w:r>
        <w:t xml:space="preserve"> for </w:t>
      </w:r>
      <w:r>
        <w:fldChar w:fldCharType="begin"/>
      </w:r>
      <w:r>
        <w:instrText xml:space="preserve"> REF _Ref449591413 \h </w:instrText>
      </w:r>
      <w:r>
        <w:fldChar w:fldCharType="separate"/>
      </w:r>
      <w:r>
        <w:t>Table A-E-</w:t>
      </w:r>
      <w:r>
        <w:rPr>
          <w:noProof/>
        </w:rPr>
        <w:t>1</w:t>
      </w:r>
      <w:r>
        <w:fldChar w:fldCharType="end"/>
      </w:r>
      <w:r>
        <w:t>:</w:t>
      </w:r>
    </w:p>
    <w:p w14:paraId="7299C5D6" w14:textId="77777777" w:rsidR="00F923B8" w:rsidRDefault="00F923B8" w:rsidP="00F923B8">
      <w:pPr>
        <w:pStyle w:val="NoteList-ASDEFCON"/>
      </w:pPr>
      <w:r>
        <w:t xml:space="preserve">Item Description:  </w:t>
      </w:r>
      <w:r w:rsidRPr="00FE3C40">
        <w:t>A description of the item of GFM.</w:t>
      </w:r>
    </w:p>
    <w:p w14:paraId="104791DD" w14:textId="77777777" w:rsidR="00F923B8" w:rsidRDefault="00F923B8" w:rsidP="00F923B8">
      <w:pPr>
        <w:pStyle w:val="NoteList-ASDEFCON"/>
      </w:pPr>
      <w:r>
        <w:t xml:space="preserve">Reference / Part Number:  </w:t>
      </w:r>
      <w:r w:rsidRPr="00FE3C40">
        <w:t xml:space="preserve">A </w:t>
      </w:r>
      <w:r>
        <w:t xml:space="preserve">reference, </w:t>
      </w:r>
      <w:r w:rsidRPr="00FE3C40">
        <w:t>part number</w:t>
      </w:r>
      <w:r>
        <w:t xml:space="preserve">, document number, or other identifier </w:t>
      </w:r>
      <w:r w:rsidRPr="00FE3C40">
        <w:t xml:space="preserve">that </w:t>
      </w:r>
      <w:r>
        <w:t xml:space="preserve">clearly </w:t>
      </w:r>
      <w:r w:rsidRPr="00FE3C40">
        <w:t>identifies the item of GFM.</w:t>
      </w:r>
    </w:p>
    <w:p w14:paraId="24B38D26" w14:textId="77777777" w:rsidR="00F923B8" w:rsidRDefault="00F923B8" w:rsidP="00F923B8">
      <w:pPr>
        <w:pStyle w:val="NoteList-ASDEFCON"/>
      </w:pPr>
      <w:r>
        <w:t xml:space="preserve">Quantity:  </w:t>
      </w:r>
      <w:r w:rsidRPr="00FE3C40">
        <w:t xml:space="preserve">The quantity of the item of GFM to be delivered </w:t>
      </w:r>
      <w:r>
        <w:t xml:space="preserve">(or made available) </w:t>
      </w:r>
      <w:r w:rsidRPr="00FE3C40">
        <w:t>by the Commonwealth.</w:t>
      </w:r>
    </w:p>
    <w:p w14:paraId="173AB7AF" w14:textId="77777777" w:rsidR="00F923B8" w:rsidRDefault="00F923B8" w:rsidP="00F923B8">
      <w:pPr>
        <w:pStyle w:val="NoteList-ASDEFCON"/>
      </w:pPr>
      <w:r>
        <w:t xml:space="preserve">Delivery Date and Location:  </w:t>
      </w:r>
      <w:r w:rsidRPr="00FE3C40">
        <w:t xml:space="preserve">The date </w:t>
      </w:r>
      <w:r>
        <w:t xml:space="preserve">on </w:t>
      </w:r>
      <w:r w:rsidRPr="00FE3C40">
        <w:t>and location at which the item of GFM is to be delivered by the Commonwealth.</w:t>
      </w:r>
    </w:p>
    <w:p w14:paraId="42A575FD" w14:textId="77777777" w:rsidR="00F923B8" w:rsidRDefault="00F923B8" w:rsidP="00F923B8">
      <w:pPr>
        <w:pStyle w:val="NoteList-ASDEFCON"/>
      </w:pPr>
      <w:r>
        <w:t xml:space="preserve">Return Date and Location:  </w:t>
      </w:r>
      <w:r w:rsidRPr="00FE3C40">
        <w:t xml:space="preserve">The date </w:t>
      </w:r>
      <w:r>
        <w:t xml:space="preserve">on </w:t>
      </w:r>
      <w:r w:rsidRPr="00FE3C40">
        <w:t>and location at which the item of GFM is to be returned to the Commonwealth.</w:t>
      </w:r>
    </w:p>
    <w:p w14:paraId="60AC3457" w14:textId="77777777" w:rsidR="00F923B8" w:rsidRDefault="00F923B8" w:rsidP="00F923B8">
      <w:pPr>
        <w:pStyle w:val="NoteList-ASDEFCON"/>
      </w:pPr>
      <w:r>
        <w:t xml:space="preserve">Time Period for Inspection:  </w:t>
      </w:r>
      <w:r w:rsidRPr="00FE3C40">
        <w:t>The period within which the Contractor</w:t>
      </w:r>
      <w:r>
        <w:t>, under any resultant Contract,</w:t>
      </w:r>
      <w:r w:rsidRPr="00FE3C40">
        <w:t xml:space="preserve"> is required to inspect the item of GFM and notify the Commonwealth in accordance with clause 3.13.1 of the </w:t>
      </w:r>
      <w:r>
        <w:t xml:space="preserve">draft </w:t>
      </w:r>
      <w:r w:rsidRPr="00FE3C40">
        <w:t>SOW.</w:t>
      </w:r>
    </w:p>
    <w:p w14:paraId="4960C7BE" w14:textId="21ECFE42" w:rsidR="00F923B8" w:rsidRDefault="00037FB0" w:rsidP="00F923B8">
      <w:pPr>
        <w:pStyle w:val="NoteList-ASDEFCON"/>
      </w:pPr>
      <w:r>
        <w:t>TD</w:t>
      </w:r>
      <w:r w:rsidR="00F923B8">
        <w:t xml:space="preserve"> and Software Restrictions:  </w:t>
      </w:r>
      <w:r w:rsidR="00F923B8" w:rsidRPr="00202904">
        <w:t xml:space="preserve">Any restrictions on </w:t>
      </w:r>
      <w:r w:rsidR="00F923B8">
        <w:t>the</w:t>
      </w:r>
      <w:r>
        <w:t xml:space="preserve"> TD</w:t>
      </w:r>
      <w:r w:rsidR="00F923B8" w:rsidRPr="00202904">
        <w:t xml:space="preserve"> or Software </w:t>
      </w:r>
      <w:r w:rsidR="00F923B8">
        <w:t xml:space="preserve">within an </w:t>
      </w:r>
      <w:r w:rsidR="00F923B8" w:rsidRPr="00202904">
        <w:t>item of GFM</w:t>
      </w:r>
      <w:r w:rsidR="00F923B8">
        <w:t xml:space="preserve"> that is in addition to </w:t>
      </w:r>
      <w:r w:rsidR="00F923B8" w:rsidRPr="00202904">
        <w:t xml:space="preserve">the licence </w:t>
      </w:r>
      <w:r w:rsidR="00F923B8">
        <w:t xml:space="preserve">terms </w:t>
      </w:r>
      <w:r w:rsidR="00F923B8" w:rsidRPr="00202904">
        <w:t xml:space="preserve">granted </w:t>
      </w:r>
      <w:r w:rsidR="00F923B8">
        <w:t xml:space="preserve">by the Commonwealth </w:t>
      </w:r>
      <w:r w:rsidR="00F923B8" w:rsidRPr="00202904">
        <w:t xml:space="preserve">under clause 5.6 of the </w:t>
      </w:r>
      <w:r w:rsidR="00F923B8">
        <w:t xml:space="preserve">draft </w:t>
      </w:r>
      <w:r w:rsidR="00F923B8" w:rsidRPr="00202904">
        <w:t>COC</w:t>
      </w:r>
      <w:r w:rsidR="00F923B8">
        <w:t xml:space="preserve"> (if applicable)</w:t>
      </w:r>
      <w:r w:rsidR="00F923B8" w:rsidRPr="00202904">
        <w:t>.</w:t>
      </w:r>
    </w:p>
    <w:p w14:paraId="20DBB192" w14:textId="3E517259" w:rsidR="00F923B8" w:rsidRDefault="00F923B8" w:rsidP="00037FB0">
      <w:pPr>
        <w:pStyle w:val="NoteToTenderers-ASDEFCON"/>
      </w:pPr>
      <w:r>
        <w:lastRenderedPageBreak/>
        <w:t>Note to tenderers:</w:t>
      </w:r>
      <w:r w:rsidR="00AE2C04">
        <w:t xml:space="preserve"> </w:t>
      </w:r>
      <w:r>
        <w:t xml:space="preserve"> Subject to negotiations, any proposed GFD for which the successful tenderer (or nominee) claims ownership may be re-categorised as GFI under any resultant Contract.</w:t>
      </w:r>
    </w:p>
    <w:p w14:paraId="2737F6F2" w14:textId="77777777" w:rsidR="00F923B8" w:rsidRDefault="00F923B8" w:rsidP="00F923B8">
      <w:pPr>
        <w:pStyle w:val="NoteList-ASDEFCON"/>
      </w:pPr>
      <w:r>
        <w:t>Tenderer owns or is to own new IP in GFM:  A</w:t>
      </w:r>
      <w:r w:rsidRPr="004A6FE4">
        <w:t xml:space="preserve"> </w:t>
      </w:r>
      <w:r>
        <w:t>declaration</w:t>
      </w:r>
      <w:r w:rsidRPr="004A6FE4">
        <w:t xml:space="preserve"> of whether or not the IP created under </w:t>
      </w:r>
      <w:r>
        <w:t>any resultant</w:t>
      </w:r>
      <w:r w:rsidRPr="004A6FE4">
        <w:t xml:space="preserve"> Contract </w:t>
      </w:r>
      <w:r>
        <w:t>(</w:t>
      </w:r>
      <w:r w:rsidRPr="004A6FE4">
        <w:t>or a Subcontract</w:t>
      </w:r>
      <w:r>
        <w:t>)</w:t>
      </w:r>
      <w:r w:rsidRPr="004A6FE4">
        <w:t xml:space="preserve"> with respect to the item of GFM is to be owned by the Contractor pursuant to clause 5.1.4 of the </w:t>
      </w:r>
      <w:r>
        <w:t xml:space="preserve">draft </w:t>
      </w:r>
      <w:r w:rsidRPr="004A6FE4">
        <w:t>COC.</w:t>
      </w:r>
      <w:r>
        <w:t xml:space="preserve">  For evaluation purposes tenderers are to provide justification for any proposed ownership in new IP in GFM.</w:t>
      </w:r>
    </w:p>
    <w:p w14:paraId="290971A4" w14:textId="77777777" w:rsidR="00F923B8" w:rsidRDefault="00F923B8" w:rsidP="00F923B8">
      <w:pPr>
        <w:pStyle w:val="NoteList-ASDEFCON"/>
      </w:pPr>
      <w:r>
        <w:t xml:space="preserve">Export Restrictions:  </w:t>
      </w:r>
      <w:r w:rsidRPr="00202904">
        <w:t xml:space="preserve">Any restrictions </w:t>
      </w:r>
      <w:r>
        <w:t>derived from</w:t>
      </w:r>
      <w:r w:rsidRPr="00FE3C40">
        <w:t xml:space="preserve"> Export Approval</w:t>
      </w:r>
      <w:r>
        <w:t>s</w:t>
      </w:r>
      <w:r w:rsidRPr="00FE3C40">
        <w:t xml:space="preserve"> to which </w:t>
      </w:r>
      <w:r>
        <w:t>an</w:t>
      </w:r>
      <w:r w:rsidRPr="00FE3C40">
        <w:t xml:space="preserve"> item of GFM is subject</w:t>
      </w:r>
      <w:r>
        <w:t xml:space="preserve"> to (if applicable)</w:t>
      </w:r>
      <w:r w:rsidRPr="00202904">
        <w:t>.</w:t>
      </w:r>
    </w:p>
    <w:p w14:paraId="6A595E3E" w14:textId="77777777" w:rsidR="00F923B8" w:rsidRDefault="00F923B8" w:rsidP="00F923B8">
      <w:pPr>
        <w:pStyle w:val="NoteList-ASDEFCON"/>
      </w:pPr>
      <w:r>
        <w:t xml:space="preserve">Comments / Intended Purpose:  </w:t>
      </w:r>
      <w:r w:rsidRPr="00FE3C40">
        <w:t>The purpose for which the item of GFM is provided to the Contractor</w:t>
      </w:r>
      <w:r>
        <w:t>, under any resultant Contract,</w:t>
      </w:r>
      <w:r w:rsidRPr="00FE3C40">
        <w:t xml:space="preserve"> and any comments </w:t>
      </w:r>
      <w:r>
        <w:t xml:space="preserve">that are </w:t>
      </w:r>
      <w:r w:rsidRPr="00FE3C40">
        <w:t>supp</w:t>
      </w:r>
      <w:r>
        <w:t>lementary to</w:t>
      </w:r>
      <w:r w:rsidRPr="00FE3C40">
        <w:t xml:space="preserve"> the information provided in columns (a) to (i).</w:t>
      </w:r>
    </w:p>
    <w:p w14:paraId="01815D2C" w14:textId="77777777" w:rsidR="00F923B8" w:rsidRDefault="00F923B8" w:rsidP="00F923B8">
      <w:pPr>
        <w:pStyle w:val="ASDEFCONNormal"/>
      </w:pPr>
    </w:p>
    <w:p w14:paraId="5AE022FF" w14:textId="77777777" w:rsidR="00F923B8" w:rsidRDefault="00F923B8" w:rsidP="00F923B8">
      <w:pPr>
        <w:pStyle w:val="ASDEFCONNormal"/>
        <w:sectPr w:rsidR="00F923B8" w:rsidSect="00C569DE">
          <w:headerReference w:type="default" r:id="rId12"/>
          <w:footerReference w:type="default" r:id="rId13"/>
          <w:headerReference w:type="first" r:id="rId14"/>
          <w:footerReference w:type="first" r:id="rId15"/>
          <w:pgSz w:w="16840" w:h="11907" w:orient="landscape" w:code="9"/>
          <w:pgMar w:top="1418" w:right="1304" w:bottom="1418" w:left="907" w:header="567" w:footer="567" w:gutter="0"/>
          <w:cols w:space="720"/>
          <w:noEndnote/>
          <w:docGrid w:linePitch="272"/>
        </w:sectPr>
      </w:pPr>
    </w:p>
    <w:p w14:paraId="63AB6B73" w14:textId="1E6F6A9C" w:rsidR="00F923B8" w:rsidRDefault="003B7CFD" w:rsidP="00F923B8">
      <w:pPr>
        <w:pStyle w:val="ATTANNLV1-ASDEFCON"/>
      </w:pPr>
      <w:r w:rsidRPr="00B53417">
        <w:rPr>
          <w:caps w:val="0"/>
        </w:rPr>
        <w:lastRenderedPageBreak/>
        <w:t>GOVERNMENT FURNISHED FACILITIES (OPTIONAL)</w:t>
      </w:r>
    </w:p>
    <w:p w14:paraId="424605C6" w14:textId="19471401" w:rsidR="00F923B8" w:rsidRPr="00F93963" w:rsidRDefault="00F923B8" w:rsidP="00F923B8">
      <w:pPr>
        <w:pStyle w:val="ATTANNReferencetoCOC"/>
      </w:pPr>
      <w:r w:rsidRPr="00F93963">
        <w:t xml:space="preserve">Draft </w:t>
      </w:r>
      <w:r>
        <w:t>COC</w:t>
      </w:r>
      <w:r w:rsidRPr="00F93963">
        <w:t xml:space="preserve"> reference: clause 3.</w:t>
      </w:r>
      <w:r>
        <w:t>9 and Attachment O</w:t>
      </w:r>
    </w:p>
    <w:p w14:paraId="4138FBE4" w14:textId="77777777" w:rsidR="00F923B8" w:rsidRPr="00F93963" w:rsidRDefault="00F923B8" w:rsidP="00F923B8">
      <w:pPr>
        <w:pStyle w:val="ATTANNReferencetoCOC"/>
      </w:pPr>
      <w:r w:rsidRPr="00F93963">
        <w:t>Draft SOW referenc</w:t>
      </w:r>
      <w:r>
        <w:t>e: clause 3</w:t>
      </w:r>
      <w:r w:rsidRPr="00F93963">
        <w:t>.</w:t>
      </w:r>
      <w:r>
        <w:t>19</w:t>
      </w:r>
    </w:p>
    <w:p w14:paraId="4224311F" w14:textId="56D71CDD" w:rsidR="00F923B8" w:rsidRDefault="00F923B8" w:rsidP="00F923B8">
      <w:pPr>
        <w:pStyle w:val="NoteToDrafters-ASDEFCON"/>
      </w:pPr>
      <w:r>
        <w:t xml:space="preserve">Note to drafters:  </w:t>
      </w:r>
      <w:r w:rsidRPr="008F1E46">
        <w:t>Include this clause if clause 3.</w:t>
      </w:r>
      <w:r>
        <w:t>9</w:t>
      </w:r>
      <w:r w:rsidRPr="008F1E46">
        <w:t xml:space="preserve"> </w:t>
      </w:r>
      <w:r>
        <w:t>is</w:t>
      </w:r>
      <w:r w:rsidRPr="008F1E46">
        <w:t xml:space="preserve"> included in the draft COC.</w:t>
      </w:r>
      <w:r>
        <w:t xml:space="preserve">  If GFF will not be offered, the following clauses can be deleted and the heading annotated with ‘Not used’.</w:t>
      </w:r>
    </w:p>
    <w:p w14:paraId="017D3D32" w14:textId="03272891" w:rsidR="00F923B8" w:rsidRPr="00B5233D" w:rsidRDefault="00F923B8" w:rsidP="00F923B8">
      <w:pPr>
        <w:pStyle w:val="NoteToTenderers-ASDEFCON"/>
      </w:pPr>
      <w:r w:rsidRPr="004E29D1">
        <w:t>Note to tenderers:</w:t>
      </w:r>
      <w:r w:rsidR="00AE2C04">
        <w:t xml:space="preserve"> </w:t>
      </w:r>
      <w:r w:rsidRPr="004E29D1">
        <w:t xml:space="preserve"> All </w:t>
      </w:r>
      <w:r>
        <w:t>Government Furnished Facilities (</w:t>
      </w:r>
      <w:r w:rsidRPr="004E29D1">
        <w:t>GFF</w:t>
      </w:r>
      <w:r>
        <w:t>),</w:t>
      </w:r>
      <w:r w:rsidRPr="004E29D1">
        <w:t xml:space="preserve"> mandated or proposed by the Commonwealth (if any) is detailed in Attachment </w:t>
      </w:r>
      <w:r>
        <w:t>O</w:t>
      </w:r>
      <w:r w:rsidRPr="004E29D1">
        <w:t xml:space="preserve"> to the draft C</w:t>
      </w:r>
      <w:r>
        <w:t>ontract</w:t>
      </w:r>
      <w:r w:rsidRPr="004E29D1">
        <w:t>.</w:t>
      </w:r>
      <w:r>
        <w:t xml:space="preserve">  Refer to </w:t>
      </w:r>
      <w:r w:rsidRPr="00FB0062">
        <w:t xml:space="preserve">TDR D </w:t>
      </w:r>
      <w:r>
        <w:t xml:space="preserve">for any additional costs, </w:t>
      </w:r>
      <w:r w:rsidRPr="00FB0062">
        <w:t>to be added to the tendered price</w:t>
      </w:r>
      <w:r>
        <w:t>,</w:t>
      </w:r>
      <w:r w:rsidRPr="00FB0062">
        <w:t xml:space="preserve"> should GFF not be made available.</w:t>
      </w:r>
    </w:p>
    <w:tbl>
      <w:tblPr>
        <w:tblStyle w:val="TableGrid"/>
        <w:tblW w:w="9287" w:type="dxa"/>
        <w:tblLayout w:type="fixed"/>
        <w:tblLook w:val="0000" w:firstRow="0" w:lastRow="0" w:firstColumn="0" w:lastColumn="0" w:noHBand="0" w:noVBand="0"/>
      </w:tblPr>
      <w:tblGrid>
        <w:gridCol w:w="9287"/>
      </w:tblGrid>
      <w:tr w:rsidR="00F923B8" w14:paraId="1C2E47B6" w14:textId="77777777" w:rsidTr="003B7CFD">
        <w:tc>
          <w:tcPr>
            <w:tcW w:w="9287" w:type="dxa"/>
          </w:tcPr>
          <w:p w14:paraId="130E2F0D" w14:textId="77777777" w:rsidR="00F923B8" w:rsidRPr="004E29D1" w:rsidRDefault="00F923B8" w:rsidP="00C569DE">
            <w:pPr>
              <w:pStyle w:val="ASDEFCONOption"/>
            </w:pPr>
            <w:r w:rsidRPr="004E29D1">
              <w:t xml:space="preserve">Option: </w:t>
            </w:r>
            <w:r>
              <w:t xml:space="preserve"> </w:t>
            </w:r>
            <w:r w:rsidRPr="004E29D1">
              <w:t>For when the Commonwealth will allow tenderers to propose GFF.</w:t>
            </w:r>
          </w:p>
          <w:p w14:paraId="222FBB39" w14:textId="32A95440" w:rsidR="00F923B8" w:rsidRPr="004E29D1" w:rsidRDefault="00F923B8" w:rsidP="00C569DE">
            <w:pPr>
              <w:pStyle w:val="NoteToTenderers-ASDEFCON"/>
            </w:pPr>
            <w:r w:rsidRPr="004E29D1">
              <w:t>Additional GFF may be proposed by tenderers for the purposes of any resultant Contract.</w:t>
            </w:r>
          </w:p>
        </w:tc>
      </w:tr>
    </w:tbl>
    <w:p w14:paraId="3681C7F7" w14:textId="77777777" w:rsidR="00F923B8" w:rsidRDefault="00F923B8" w:rsidP="00F923B8">
      <w:pPr>
        <w:pStyle w:val="ASDEFCONOptionSpace"/>
      </w:pPr>
    </w:p>
    <w:p w14:paraId="2BE12713" w14:textId="77777777" w:rsidR="00F923B8" w:rsidRDefault="00F923B8" w:rsidP="00F923B8">
      <w:pPr>
        <w:pStyle w:val="ATTANNLV2-ASDEFCON"/>
      </w:pPr>
      <w:r>
        <w:t>Tenderers are to summarise the proposed use of the GFF and any specific GFF Licensed Areas describe any assumptions) made in relation to their tender, and identify any other arrangements required, relevant to use of that GFF.</w:t>
      </w:r>
    </w:p>
    <w:p w14:paraId="77A4BD4B" w14:textId="77777777" w:rsidR="00F923B8" w:rsidRDefault="00F923B8" w:rsidP="00F923B8">
      <w:pPr>
        <w:pStyle w:val="ATTANNLV2-ASDEFCON"/>
      </w:pPr>
      <w:r>
        <w:t>Tenderers are to state their compliance with the dates and time periods proposed by the Commonwealth in Attachment O to the draft Contract or provide an alternative proposal.</w:t>
      </w:r>
    </w:p>
    <w:p w14:paraId="05FEEBB2" w14:textId="6AB65A62" w:rsidR="00F923B8" w:rsidRDefault="003B7CFD" w:rsidP="00F923B8">
      <w:pPr>
        <w:pStyle w:val="ATTANNLV1-ASDEFCON"/>
      </w:pPr>
      <w:r>
        <w:rPr>
          <w:caps w:val="0"/>
        </w:rPr>
        <w:t>GOVERNMENT FURNISHED SERVICES</w:t>
      </w:r>
      <w:r w:rsidRPr="00B53417">
        <w:rPr>
          <w:caps w:val="0"/>
        </w:rPr>
        <w:t xml:space="preserve"> (OPTIONAL)</w:t>
      </w:r>
    </w:p>
    <w:p w14:paraId="1FA4D279" w14:textId="0DD79189" w:rsidR="00F923B8" w:rsidRDefault="00F923B8" w:rsidP="00F923B8">
      <w:pPr>
        <w:pStyle w:val="ATTANNReferencetoCOC"/>
      </w:pPr>
      <w:r>
        <w:t xml:space="preserve">Draft COC reference: </w:t>
      </w:r>
      <w:bookmarkStart w:id="38" w:name="_GoBack"/>
      <w:r>
        <w:t>clause 3.1</w:t>
      </w:r>
      <w:r w:rsidR="00D16196">
        <w:t>1</w:t>
      </w:r>
      <w:r>
        <w:t xml:space="preserve"> and Attachment E</w:t>
      </w:r>
      <w:bookmarkEnd w:id="38"/>
    </w:p>
    <w:p w14:paraId="112B3863" w14:textId="77777777" w:rsidR="00F923B8" w:rsidRPr="00746D17" w:rsidRDefault="00F923B8" w:rsidP="00F923B8">
      <w:pPr>
        <w:pStyle w:val="NoteToDrafters-ASDEFCON"/>
      </w:pPr>
      <w:r w:rsidRPr="00897054">
        <w:t>Note to drafters:</w:t>
      </w:r>
      <w:r>
        <w:t xml:space="preserve"> </w:t>
      </w:r>
      <w:r w:rsidRPr="00897054">
        <w:t xml:space="preserve"> </w:t>
      </w:r>
      <w:r w:rsidRPr="008F1E46">
        <w:t>Include this clause if clause 3.</w:t>
      </w:r>
      <w:r>
        <w:t>10</w:t>
      </w:r>
      <w:r w:rsidRPr="008F1E46">
        <w:t xml:space="preserve"> has been included in the draft COC.</w:t>
      </w:r>
    </w:p>
    <w:p w14:paraId="421EEBEE" w14:textId="56BBED64" w:rsidR="00F923B8" w:rsidRDefault="00F923B8" w:rsidP="00F923B8">
      <w:pPr>
        <w:pStyle w:val="NoteToTenderers-ASDEFCON"/>
        <w:jc w:val="left"/>
      </w:pPr>
      <w:r w:rsidRPr="00D24678">
        <w:rPr>
          <w:rFonts w:eastAsia="Calibri"/>
        </w:rPr>
        <w:t>Note to tenderers:</w:t>
      </w:r>
      <w:r w:rsidR="00AE2C04">
        <w:rPr>
          <w:rFonts w:eastAsia="Calibri"/>
        </w:rPr>
        <w:t xml:space="preserve"> </w:t>
      </w:r>
      <w:r w:rsidRPr="00D24678">
        <w:rPr>
          <w:rFonts w:eastAsia="Calibri"/>
        </w:rPr>
        <w:t xml:space="preserve"> All </w:t>
      </w:r>
      <w:r>
        <w:rPr>
          <w:rFonts w:eastAsia="Calibri"/>
        </w:rPr>
        <w:t>Government Furnished Services (</w:t>
      </w:r>
      <w:r w:rsidRPr="00D24678">
        <w:rPr>
          <w:rFonts w:eastAsia="Calibri"/>
        </w:rPr>
        <w:t>GFS</w:t>
      </w:r>
      <w:r>
        <w:rPr>
          <w:rFonts w:eastAsia="Calibri"/>
        </w:rPr>
        <w:t>),</w:t>
      </w:r>
      <w:r w:rsidRPr="00D24678">
        <w:rPr>
          <w:rFonts w:eastAsia="Calibri"/>
        </w:rPr>
        <w:t xml:space="preserve"> mandated or proposed by the Commonwealth (if any)</w:t>
      </w:r>
      <w:r>
        <w:rPr>
          <w:rFonts w:eastAsia="Calibri"/>
        </w:rPr>
        <w:t>,</w:t>
      </w:r>
      <w:r w:rsidRPr="00D24678">
        <w:rPr>
          <w:rFonts w:eastAsia="Calibri"/>
        </w:rPr>
        <w:t xml:space="preserve"> </w:t>
      </w:r>
      <w:r>
        <w:rPr>
          <w:rFonts w:eastAsia="Calibri"/>
        </w:rPr>
        <w:t>are</w:t>
      </w:r>
      <w:r w:rsidRPr="00D24678">
        <w:rPr>
          <w:rFonts w:eastAsia="Calibri"/>
        </w:rPr>
        <w:t xml:space="preserve"> detailed in Attachment E to the draft </w:t>
      </w:r>
      <w:r>
        <w:rPr>
          <w:rFonts w:eastAsia="Calibri"/>
        </w:rPr>
        <w:t>Contract</w:t>
      </w:r>
      <w:r w:rsidRPr="00D24678">
        <w:rPr>
          <w:rFonts w:eastAsia="Calibri"/>
        </w:rPr>
        <w:t>.</w:t>
      </w:r>
      <w:r w:rsidRPr="009D79B2">
        <w:t xml:space="preserve"> </w:t>
      </w:r>
      <w:r>
        <w:t xml:space="preserve"> Refer to the ‘Specific Prices’ worksheet of the ACQPW for</w:t>
      </w:r>
      <w:r w:rsidRPr="002F389A">
        <w:t xml:space="preserve"> </w:t>
      </w:r>
      <w:r>
        <w:t>Specific Prices</w:t>
      </w:r>
      <w:r w:rsidRPr="00FB0062">
        <w:t xml:space="preserve"> to </w:t>
      </w:r>
      <w:r>
        <w:t>be</w:t>
      </w:r>
      <w:r w:rsidRPr="00FB0062">
        <w:t xml:space="preserve"> tendered </w:t>
      </w:r>
      <w:r>
        <w:t>if</w:t>
      </w:r>
      <w:r w:rsidRPr="00FB0062">
        <w:t xml:space="preserve"> GFS </w:t>
      </w:r>
      <w:r>
        <w:t xml:space="preserve">is </w:t>
      </w:r>
      <w:r w:rsidRPr="00FB0062">
        <w:t>not made available.</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923B8" w14:paraId="2AC6C732" w14:textId="77777777" w:rsidTr="00C569DE">
        <w:tc>
          <w:tcPr>
            <w:tcW w:w="9067" w:type="dxa"/>
            <w:shd w:val="clear" w:color="auto" w:fill="auto"/>
          </w:tcPr>
          <w:p w14:paraId="374DEB9E" w14:textId="77777777" w:rsidR="00F923B8" w:rsidRDefault="00F923B8" w:rsidP="00C569DE">
            <w:pPr>
              <w:pStyle w:val="ASDEFCONOption"/>
              <w:rPr>
                <w:rFonts w:eastAsia="Calibri"/>
              </w:rPr>
            </w:pPr>
            <w:r w:rsidRPr="00676623">
              <w:rPr>
                <w:rFonts w:eastAsia="Calibri"/>
              </w:rPr>
              <w:t xml:space="preserve">Option:  For when the Commonwealth will allow tenderers to propose </w:t>
            </w:r>
            <w:r>
              <w:rPr>
                <w:rFonts w:eastAsia="Calibri"/>
              </w:rPr>
              <w:t xml:space="preserve">additional </w:t>
            </w:r>
            <w:r w:rsidRPr="00676623">
              <w:rPr>
                <w:rFonts w:eastAsia="Calibri"/>
              </w:rPr>
              <w:t>GFS.</w:t>
            </w:r>
          </w:p>
          <w:p w14:paraId="4354E44A" w14:textId="77777777" w:rsidR="00F923B8" w:rsidRDefault="00F923B8" w:rsidP="00C569DE">
            <w:pPr>
              <w:pStyle w:val="NoteToTenderers-ASDEFCON"/>
            </w:pPr>
            <w:r w:rsidRPr="00676623">
              <w:rPr>
                <w:rFonts w:eastAsia="Calibri"/>
              </w:rPr>
              <w:t xml:space="preserve">Additional GFS may be proposed by tenderers for the purposes of any resultant </w:t>
            </w:r>
            <w:r>
              <w:rPr>
                <w:rFonts w:eastAsia="Calibri"/>
              </w:rPr>
              <w:t>C</w:t>
            </w:r>
            <w:r w:rsidRPr="00676623">
              <w:rPr>
                <w:rFonts w:eastAsia="Calibri"/>
              </w:rPr>
              <w:t>ontract.</w:t>
            </w:r>
          </w:p>
        </w:tc>
      </w:tr>
    </w:tbl>
    <w:p w14:paraId="26D49A9D" w14:textId="77777777" w:rsidR="00F923B8" w:rsidRDefault="00F923B8" w:rsidP="00F923B8">
      <w:pPr>
        <w:pStyle w:val="ASDEFCONOptionSpace"/>
      </w:pPr>
    </w:p>
    <w:p w14:paraId="453C3D85" w14:textId="73067B9B" w:rsidR="00F923B8" w:rsidRPr="00FB0062" w:rsidRDefault="00F923B8" w:rsidP="00F923B8">
      <w:pPr>
        <w:pStyle w:val="ATTANNLV2-ASDEFCON"/>
      </w:pPr>
      <w:r w:rsidRPr="00FB0062">
        <w:t xml:space="preserve">Tenderers </w:t>
      </w:r>
      <w:r>
        <w:t>are to</w:t>
      </w:r>
      <w:r w:rsidRPr="00FB0062">
        <w:t xml:space="preserve"> </w:t>
      </w:r>
      <w:r>
        <w:t>summarise</w:t>
      </w:r>
      <w:r w:rsidRPr="00FB0062">
        <w:t xml:space="preserve"> the proposed use of </w:t>
      </w:r>
      <w:r>
        <w:rPr>
          <w:rFonts w:eastAsia="Calibri"/>
        </w:rPr>
        <w:t>Government Furnished Services</w:t>
      </w:r>
      <w:r w:rsidRPr="00FB0062">
        <w:t xml:space="preserve"> </w:t>
      </w:r>
      <w:r>
        <w:t>(</w:t>
      </w:r>
      <w:r w:rsidRPr="00FB0062">
        <w:t>GFS</w:t>
      </w:r>
      <w:r>
        <w:t xml:space="preserve">), </w:t>
      </w:r>
      <w:r w:rsidRPr="00FB0062">
        <w:t xml:space="preserve">any </w:t>
      </w:r>
      <w:r>
        <w:t xml:space="preserve">relevant </w:t>
      </w:r>
      <w:r w:rsidRPr="00FB0062">
        <w:t>assumptions (</w:t>
      </w:r>
      <w:r>
        <w:t>eg,</w:t>
      </w:r>
      <w:r w:rsidRPr="00FB0062">
        <w:t xml:space="preserve"> cost, schedule)</w:t>
      </w:r>
      <w:r>
        <w:t>,</w:t>
      </w:r>
      <w:r w:rsidRPr="00FB0062">
        <w:t xml:space="preserve"> and</w:t>
      </w:r>
      <w:r>
        <w:t xml:space="preserve"> </w:t>
      </w:r>
      <w:r w:rsidRPr="00FB0062">
        <w:t xml:space="preserve">any other arrangements relevant to </w:t>
      </w:r>
      <w:r>
        <w:t>the tender</w:t>
      </w:r>
      <w:r w:rsidRPr="00FB0062">
        <w:t>.</w:t>
      </w:r>
    </w:p>
    <w:p w14:paraId="18819C53" w14:textId="699584D0" w:rsidR="001D35CB" w:rsidRPr="00F923B8" w:rsidRDefault="00F923B8" w:rsidP="00F923B8">
      <w:pPr>
        <w:pStyle w:val="ATTANNLV2-ASDEFCON"/>
      </w:pPr>
      <w:r w:rsidRPr="00FB0062">
        <w:t xml:space="preserve">Tenderers </w:t>
      </w:r>
      <w:r>
        <w:t>are to</w:t>
      </w:r>
      <w:r w:rsidRPr="00FB0062">
        <w:t xml:space="preserve"> state their compliance with the dates and time periods propos</w:t>
      </w:r>
      <w:r>
        <w:t>ed by the Commonwealth in</w:t>
      </w:r>
      <w:r w:rsidRPr="00FB0062">
        <w:t xml:space="preserve"> Attachment E to the draft </w:t>
      </w:r>
      <w:r>
        <w:t>Contract,</w:t>
      </w:r>
      <w:r w:rsidRPr="00FB0062">
        <w:t xml:space="preserve"> or provide an alternative proposal.</w:t>
      </w:r>
    </w:p>
    <w:sectPr w:rsidR="001D35CB" w:rsidRPr="00F923B8" w:rsidSect="00E3687D">
      <w:headerReference w:type="first" r:id="rId16"/>
      <w:footerReference w:type="first" r:id="rId17"/>
      <w:pgSz w:w="11907" w:h="16840" w:code="9"/>
      <w:pgMar w:top="1304" w:right="1417" w:bottom="907" w:left="1417" w:header="567" w:footer="56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22973" w14:textId="77777777" w:rsidR="006C695E" w:rsidRDefault="006C695E">
      <w:r>
        <w:separator/>
      </w:r>
    </w:p>
  </w:endnote>
  <w:endnote w:type="continuationSeparator" w:id="0">
    <w:p w14:paraId="4142690E" w14:textId="77777777" w:rsidR="006C695E" w:rsidRDefault="006C695E">
      <w:r>
        <w:continuationSeparator/>
      </w:r>
    </w:p>
  </w:endnote>
  <w:endnote w:type="continuationNotice" w:id="1">
    <w:p w14:paraId="4273196F" w14:textId="77777777" w:rsidR="006C695E" w:rsidRDefault="006C6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1" w:type="pct"/>
      <w:tblLook w:val="0000" w:firstRow="0" w:lastRow="0" w:firstColumn="0" w:lastColumn="0" w:noHBand="0" w:noVBand="0"/>
    </w:tblPr>
    <w:tblGrid>
      <w:gridCol w:w="4674"/>
      <w:gridCol w:w="4290"/>
    </w:tblGrid>
    <w:tr w:rsidR="00745C9E" w14:paraId="79BA3203" w14:textId="77777777" w:rsidTr="00200227">
      <w:tc>
        <w:tcPr>
          <w:tcW w:w="2607" w:type="pct"/>
        </w:tcPr>
        <w:p w14:paraId="538D4043" w14:textId="77777777" w:rsidR="00745C9E" w:rsidRDefault="006C695E" w:rsidP="001D4C79">
          <w:pPr>
            <w:pStyle w:val="ASDEFCONHeaderFooterLeft"/>
          </w:pPr>
          <w:r>
            <w:fldChar w:fldCharType="begin"/>
          </w:r>
          <w:r>
            <w:instrText xml:space="preserve"> DOCPROPERTY Footer_Left </w:instrText>
          </w:r>
          <w:r>
            <w:fldChar w:fldCharType="separate"/>
          </w:r>
          <w:r w:rsidR="00745C9E">
            <w:t>Annex to Conditions of Tender</w:t>
          </w:r>
          <w:r>
            <w:fldChar w:fldCharType="end"/>
          </w:r>
          <w:r w:rsidR="00745C9E">
            <w:t xml:space="preserve"> (</w:t>
          </w:r>
          <w:r>
            <w:fldChar w:fldCharType="begin"/>
          </w:r>
          <w:r>
            <w:instrText xml:space="preserve"> DOCPROPERTY Version </w:instrText>
          </w:r>
          <w:r>
            <w:fldChar w:fldCharType="separate"/>
          </w:r>
          <w:r w:rsidR="00745C9E">
            <w:t>V5.4</w:t>
          </w:r>
          <w:r>
            <w:fldChar w:fldCharType="end"/>
          </w:r>
          <w:r w:rsidR="00745C9E">
            <w:t>)</w:t>
          </w:r>
        </w:p>
      </w:tc>
      <w:tc>
        <w:tcPr>
          <w:tcW w:w="2393" w:type="pct"/>
        </w:tcPr>
        <w:p w14:paraId="6CE71FC1" w14:textId="4E0D58B2" w:rsidR="00745C9E" w:rsidRDefault="00745C9E" w:rsidP="001D4C79">
          <w:pPr>
            <w:pStyle w:val="ASDEFCONHeaderFooterRight"/>
          </w:pPr>
          <w:r>
            <w:t>A-E-</w:t>
          </w:r>
          <w:r w:rsidRPr="00DB73C5">
            <w:fldChar w:fldCharType="begin"/>
          </w:r>
          <w:r w:rsidRPr="00DB73C5">
            <w:instrText xml:space="preserve"> PAGE </w:instrText>
          </w:r>
          <w:r w:rsidRPr="00DB73C5">
            <w:fldChar w:fldCharType="separate"/>
          </w:r>
          <w:r w:rsidR="00A13632">
            <w:rPr>
              <w:noProof/>
            </w:rPr>
            <w:t>11</w:t>
          </w:r>
          <w:r w:rsidRPr="00DB73C5">
            <w:fldChar w:fldCharType="end"/>
          </w:r>
        </w:p>
      </w:tc>
    </w:tr>
    <w:tr w:rsidR="00745C9E" w14:paraId="424B447B" w14:textId="77777777" w:rsidTr="00200227">
      <w:tc>
        <w:tcPr>
          <w:tcW w:w="5000" w:type="pct"/>
          <w:gridSpan w:val="2"/>
        </w:tcPr>
        <w:p w14:paraId="771D8384" w14:textId="77777777" w:rsidR="00745C9E" w:rsidRPr="003A4213" w:rsidRDefault="00745C9E" w:rsidP="001D4C79">
          <w:pPr>
            <w:pStyle w:val="ASDEFCONHeaderFooterCenter"/>
            <w:rPr>
              <w:b/>
              <w:sz w:val="20"/>
            </w:rP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bl>
  <w:p w14:paraId="5C8F0151" w14:textId="77777777" w:rsidR="00745C9E" w:rsidRDefault="00745C9E" w:rsidP="00C569DE">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45C9E" w14:paraId="56081ED2" w14:textId="77777777" w:rsidTr="00D92C69">
      <w:tc>
        <w:tcPr>
          <w:tcW w:w="2500" w:type="pct"/>
        </w:tcPr>
        <w:p w14:paraId="4C2910B0" w14:textId="77777777" w:rsidR="00745C9E" w:rsidRDefault="006C695E" w:rsidP="00D92C69">
          <w:pPr>
            <w:pStyle w:val="ASDEFCONHeaderFooterLeft"/>
          </w:pPr>
          <w:r>
            <w:fldChar w:fldCharType="begin"/>
          </w:r>
          <w:r>
            <w:instrText xml:space="preserve"> DOCPROPERTY Footer_Left </w:instrText>
          </w:r>
          <w:r>
            <w:fldChar w:fldCharType="separate"/>
          </w:r>
          <w:r w:rsidR="00745C9E">
            <w:t>Annex to Conditions of Tender</w:t>
          </w:r>
          <w:r>
            <w:fldChar w:fldCharType="end"/>
          </w:r>
          <w:r w:rsidR="00745C9E">
            <w:t xml:space="preserve"> (</w:t>
          </w:r>
          <w:r>
            <w:fldChar w:fldCharType="begin"/>
          </w:r>
          <w:r>
            <w:instrText xml:space="preserve"> DOCPROPERTY Version </w:instrText>
          </w:r>
          <w:r>
            <w:fldChar w:fldCharType="separate"/>
          </w:r>
          <w:r w:rsidR="00745C9E">
            <w:t>V5.4</w:t>
          </w:r>
          <w:r>
            <w:fldChar w:fldCharType="end"/>
          </w:r>
          <w:r w:rsidR="00745C9E">
            <w:t>)</w:t>
          </w:r>
        </w:p>
      </w:tc>
      <w:tc>
        <w:tcPr>
          <w:tcW w:w="2500" w:type="pct"/>
        </w:tcPr>
        <w:p w14:paraId="5E71FD1D" w14:textId="77777777" w:rsidR="00745C9E" w:rsidRDefault="00745C9E" w:rsidP="00D92C69">
          <w:pPr>
            <w:pStyle w:val="ASDEFCONHeaderFooterRight"/>
          </w:pPr>
          <w:r>
            <w:t>A-E-</w:t>
          </w:r>
          <w:r>
            <w:rPr>
              <w:rStyle w:val="PageNumber"/>
              <w:sz w:val="18"/>
              <w:szCs w:val="24"/>
            </w:rPr>
            <w:fldChar w:fldCharType="begin"/>
          </w:r>
          <w:r>
            <w:rPr>
              <w:rStyle w:val="PageNumber"/>
              <w:sz w:val="18"/>
              <w:szCs w:val="24"/>
            </w:rPr>
            <w:instrText xml:space="preserve"> PAGE </w:instrText>
          </w:r>
          <w:r>
            <w:rPr>
              <w:rStyle w:val="PageNumber"/>
              <w:sz w:val="18"/>
              <w:szCs w:val="24"/>
            </w:rPr>
            <w:fldChar w:fldCharType="separate"/>
          </w:r>
          <w:r>
            <w:rPr>
              <w:rStyle w:val="PageNumber"/>
              <w:noProof/>
              <w:sz w:val="18"/>
              <w:szCs w:val="24"/>
            </w:rPr>
            <w:t>1</w:t>
          </w:r>
          <w:r>
            <w:rPr>
              <w:rStyle w:val="PageNumber"/>
              <w:sz w:val="18"/>
              <w:szCs w:val="24"/>
            </w:rPr>
            <w:fldChar w:fldCharType="end"/>
          </w:r>
        </w:p>
      </w:tc>
    </w:tr>
    <w:tr w:rsidR="00745C9E" w14:paraId="7BAEF237" w14:textId="77777777" w:rsidTr="009B0410">
      <w:tc>
        <w:tcPr>
          <w:tcW w:w="5000" w:type="pct"/>
          <w:gridSpan w:val="2"/>
        </w:tcPr>
        <w:p w14:paraId="10933D9A" w14:textId="77777777" w:rsidR="00745C9E" w:rsidRDefault="00745C9E" w:rsidP="00D92C69">
          <w:pPr>
            <w:pStyle w:val="ASDEFCONHeaderFooterRight"/>
          </w:pPr>
        </w:p>
      </w:tc>
    </w:tr>
  </w:tbl>
  <w:p w14:paraId="018F2DCE" w14:textId="77777777" w:rsidR="00745C9E" w:rsidRPr="003A4213" w:rsidRDefault="00745C9E" w:rsidP="001D4C79">
    <w:pPr>
      <w:pStyle w:val="ASDEFCONHeaderFooterCenter"/>
      <w:rPr>
        <w:b/>
        <w:sz w:val="20"/>
      </w:rP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54" w:type="pct"/>
      <w:tblLook w:val="0000" w:firstRow="0" w:lastRow="0" w:firstColumn="0" w:lastColumn="0" w:noHBand="0" w:noVBand="0"/>
    </w:tblPr>
    <w:tblGrid>
      <w:gridCol w:w="7247"/>
      <w:gridCol w:w="7247"/>
    </w:tblGrid>
    <w:tr w:rsidR="00745C9E" w14:paraId="56D1DFFC" w14:textId="77777777" w:rsidTr="00C569DE">
      <w:tc>
        <w:tcPr>
          <w:tcW w:w="2500" w:type="pct"/>
        </w:tcPr>
        <w:p w14:paraId="50BF20FA" w14:textId="77777777" w:rsidR="00745C9E" w:rsidRDefault="006C695E" w:rsidP="001D4C79">
          <w:pPr>
            <w:pStyle w:val="ASDEFCONHeaderFooterLeft"/>
          </w:pPr>
          <w:r>
            <w:fldChar w:fldCharType="begin"/>
          </w:r>
          <w:r>
            <w:instrText xml:space="preserve"> DOCPROPERTY Footer_Left </w:instrText>
          </w:r>
          <w:r>
            <w:fldChar w:fldCharType="separate"/>
          </w:r>
          <w:r w:rsidR="00745C9E">
            <w:t>Annex to Conditions of Tender</w:t>
          </w:r>
          <w:r>
            <w:fldChar w:fldCharType="end"/>
          </w:r>
          <w:r w:rsidR="00745C9E">
            <w:t xml:space="preserve"> (</w:t>
          </w:r>
          <w:r>
            <w:fldChar w:fldCharType="begin"/>
          </w:r>
          <w:r>
            <w:instrText xml:space="preserve"> DOCPROPERTY Version </w:instrText>
          </w:r>
          <w:r>
            <w:fldChar w:fldCharType="separate"/>
          </w:r>
          <w:r w:rsidR="00745C9E">
            <w:t>V5.4</w:t>
          </w:r>
          <w:r>
            <w:fldChar w:fldCharType="end"/>
          </w:r>
          <w:r w:rsidR="00745C9E">
            <w:t>)</w:t>
          </w:r>
        </w:p>
      </w:tc>
      <w:tc>
        <w:tcPr>
          <w:tcW w:w="2500" w:type="pct"/>
        </w:tcPr>
        <w:p w14:paraId="4F60FCDF" w14:textId="202D39BA" w:rsidR="00745C9E" w:rsidRDefault="00745C9E" w:rsidP="001D4C79">
          <w:pPr>
            <w:pStyle w:val="ASDEFCONHeaderFooterRight"/>
          </w:pPr>
          <w:r>
            <w:t>A-E-</w:t>
          </w:r>
          <w:r w:rsidRPr="00DB73C5">
            <w:fldChar w:fldCharType="begin"/>
          </w:r>
          <w:r w:rsidRPr="00DB73C5">
            <w:instrText xml:space="preserve"> PAGE </w:instrText>
          </w:r>
          <w:r w:rsidRPr="00DB73C5">
            <w:fldChar w:fldCharType="separate"/>
          </w:r>
          <w:r w:rsidR="00A13632">
            <w:rPr>
              <w:noProof/>
            </w:rPr>
            <w:t>13</w:t>
          </w:r>
          <w:r w:rsidRPr="00DB73C5">
            <w:fldChar w:fldCharType="end"/>
          </w:r>
        </w:p>
      </w:tc>
    </w:tr>
    <w:tr w:rsidR="00745C9E" w14:paraId="7FF807F3" w14:textId="77777777" w:rsidTr="00200227">
      <w:tc>
        <w:tcPr>
          <w:tcW w:w="5000" w:type="pct"/>
          <w:gridSpan w:val="2"/>
        </w:tcPr>
        <w:p w14:paraId="4C8AB2BE" w14:textId="77777777" w:rsidR="00745C9E" w:rsidRDefault="00745C9E" w:rsidP="001D4C79">
          <w:pPr>
            <w:pStyle w:val="ASDEFCONHeaderFooterCente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bl>
  <w:p w14:paraId="6955E8D1" w14:textId="77777777" w:rsidR="00745C9E" w:rsidRDefault="00745C9E" w:rsidP="001D4C7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745C9E" w14:paraId="6C726264" w14:textId="77777777" w:rsidTr="00D92C69">
      <w:tc>
        <w:tcPr>
          <w:tcW w:w="2500" w:type="pct"/>
        </w:tcPr>
        <w:p w14:paraId="370108FD" w14:textId="77777777" w:rsidR="00745C9E" w:rsidRDefault="006C695E" w:rsidP="003A4213">
          <w:pPr>
            <w:pStyle w:val="ASDEFCONHeaderFooterLeft"/>
          </w:pPr>
          <w:r>
            <w:fldChar w:fldCharType="begin"/>
          </w:r>
          <w:r>
            <w:instrText xml:space="preserve"> DOCPROPERTY Footer_Left </w:instrText>
          </w:r>
          <w:r>
            <w:fldChar w:fldCharType="separate"/>
          </w:r>
          <w:r w:rsidR="00745C9E">
            <w:t>Annex to Conditions of Tender</w:t>
          </w:r>
          <w:r>
            <w:fldChar w:fldCharType="end"/>
          </w:r>
          <w:r w:rsidR="00745C9E">
            <w:t xml:space="preserve"> (</w:t>
          </w:r>
          <w:r>
            <w:fldChar w:fldCharType="begin"/>
          </w:r>
          <w:r>
            <w:instrText xml:space="preserve"> DOCPROPERTY Version </w:instrText>
          </w:r>
          <w:r>
            <w:fldChar w:fldCharType="separate"/>
          </w:r>
          <w:r w:rsidR="00745C9E">
            <w:t>V5.4</w:t>
          </w:r>
          <w:r>
            <w:fldChar w:fldCharType="end"/>
          </w:r>
          <w:r w:rsidR="00745C9E">
            <w:t>)</w:t>
          </w:r>
        </w:p>
      </w:tc>
      <w:tc>
        <w:tcPr>
          <w:tcW w:w="2500" w:type="pct"/>
        </w:tcPr>
        <w:p w14:paraId="3DC29246" w14:textId="77777777" w:rsidR="00745C9E" w:rsidRDefault="00745C9E" w:rsidP="00D92C69">
          <w:pPr>
            <w:pStyle w:val="ASDEFCONHeaderFooterRight"/>
          </w:pPr>
          <w:r>
            <w:t>A-E-</w:t>
          </w:r>
          <w:r w:rsidRPr="00B53417">
            <w:rPr>
              <w:rStyle w:val="PageNumber"/>
            </w:rPr>
            <w:fldChar w:fldCharType="begin"/>
          </w:r>
          <w:r>
            <w:rPr>
              <w:rStyle w:val="PageNumber"/>
              <w:sz w:val="18"/>
              <w:szCs w:val="24"/>
            </w:rPr>
            <w:instrText xml:space="preserve"> PAGE </w:instrText>
          </w:r>
          <w:r w:rsidRPr="00B53417">
            <w:rPr>
              <w:rStyle w:val="PageNumber"/>
            </w:rPr>
            <w:fldChar w:fldCharType="separate"/>
          </w:r>
          <w:r>
            <w:rPr>
              <w:rStyle w:val="PageNumber"/>
              <w:noProof/>
              <w:sz w:val="18"/>
              <w:szCs w:val="24"/>
            </w:rPr>
            <w:t>11</w:t>
          </w:r>
          <w:r w:rsidRPr="00B53417">
            <w:rPr>
              <w:rStyle w:val="PageNumber"/>
            </w:rPr>
            <w:fldChar w:fldCharType="end"/>
          </w:r>
        </w:p>
      </w:tc>
    </w:tr>
    <w:tr w:rsidR="00745C9E" w14:paraId="4F0E117C" w14:textId="77777777" w:rsidTr="009B0410">
      <w:tc>
        <w:tcPr>
          <w:tcW w:w="5000" w:type="pct"/>
          <w:gridSpan w:val="2"/>
        </w:tcPr>
        <w:p w14:paraId="7B3583CC" w14:textId="77777777" w:rsidR="00745C9E" w:rsidRDefault="00745C9E" w:rsidP="00D92C69">
          <w:pPr>
            <w:pStyle w:val="ASDEFCONHeaderFooterRight"/>
          </w:pPr>
        </w:p>
      </w:tc>
    </w:tr>
  </w:tbl>
  <w:p w14:paraId="69C19CEF" w14:textId="77777777" w:rsidR="00745C9E" w:rsidRPr="003A4213" w:rsidRDefault="00745C9E" w:rsidP="001D4C79">
    <w:pPr>
      <w:pStyle w:val="ASDEFCONHeaderFooterCenter"/>
      <w:rPr>
        <w:b/>
        <w:sz w:val="20"/>
      </w:rP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745C9E" w14:paraId="67C4632C" w14:textId="77777777" w:rsidTr="00D92C69">
      <w:tc>
        <w:tcPr>
          <w:tcW w:w="2500" w:type="pct"/>
        </w:tcPr>
        <w:p w14:paraId="33E7814A" w14:textId="27FCC591" w:rsidR="00745C9E" w:rsidRDefault="006C695E" w:rsidP="00D92C69">
          <w:pPr>
            <w:pStyle w:val="ASDEFCONHeaderFooterLeft"/>
          </w:pPr>
          <w:r>
            <w:fldChar w:fldCharType="begin"/>
          </w:r>
          <w:r>
            <w:instrText xml:space="preserve"> DOCPROPERTY Footer_Left </w:instrText>
          </w:r>
          <w:r>
            <w:fldChar w:fldCharType="separate"/>
          </w:r>
          <w:r w:rsidR="00745C9E">
            <w:t>Annex to Conditions of Tender</w:t>
          </w:r>
          <w:r>
            <w:fldChar w:fldCharType="end"/>
          </w:r>
          <w:r w:rsidR="00745C9E">
            <w:t xml:space="preserve"> (</w:t>
          </w:r>
          <w:r>
            <w:fldChar w:fldCharType="begin"/>
          </w:r>
          <w:r>
            <w:instrText xml:space="preserve"> DOCPROPERTY Version </w:instrText>
          </w:r>
          <w:r>
            <w:fldChar w:fldCharType="separate"/>
          </w:r>
          <w:r w:rsidR="00745C9E">
            <w:t>V5.4</w:t>
          </w:r>
          <w:r>
            <w:fldChar w:fldCharType="end"/>
          </w:r>
          <w:r w:rsidR="00745C9E">
            <w:t>)</w:t>
          </w:r>
        </w:p>
      </w:tc>
      <w:tc>
        <w:tcPr>
          <w:tcW w:w="2500" w:type="pct"/>
        </w:tcPr>
        <w:p w14:paraId="5357BB97" w14:textId="2DA50E49" w:rsidR="00745C9E" w:rsidRDefault="00745C9E" w:rsidP="00D92C69">
          <w:pPr>
            <w:pStyle w:val="ASDEFCONHeaderFooterRight"/>
          </w:pPr>
          <w:r>
            <w:t>A-E-</w:t>
          </w:r>
          <w:r>
            <w:rPr>
              <w:rStyle w:val="PageNumber"/>
              <w:sz w:val="18"/>
              <w:szCs w:val="24"/>
            </w:rPr>
            <w:fldChar w:fldCharType="begin"/>
          </w:r>
          <w:r>
            <w:rPr>
              <w:rStyle w:val="PageNumber"/>
              <w:sz w:val="18"/>
              <w:szCs w:val="24"/>
            </w:rPr>
            <w:instrText xml:space="preserve"> PAGE </w:instrText>
          </w:r>
          <w:r>
            <w:rPr>
              <w:rStyle w:val="PageNumber"/>
              <w:sz w:val="18"/>
              <w:szCs w:val="24"/>
            </w:rPr>
            <w:fldChar w:fldCharType="separate"/>
          </w:r>
          <w:r w:rsidR="00A13632">
            <w:rPr>
              <w:rStyle w:val="PageNumber"/>
              <w:noProof/>
              <w:sz w:val="18"/>
              <w:szCs w:val="24"/>
            </w:rPr>
            <w:t>15</w:t>
          </w:r>
          <w:r>
            <w:rPr>
              <w:rStyle w:val="PageNumber"/>
              <w:sz w:val="18"/>
              <w:szCs w:val="24"/>
            </w:rPr>
            <w:fldChar w:fldCharType="end"/>
          </w:r>
        </w:p>
      </w:tc>
    </w:tr>
    <w:tr w:rsidR="00745C9E" w14:paraId="2CF3F725" w14:textId="77777777" w:rsidTr="009B0410">
      <w:tc>
        <w:tcPr>
          <w:tcW w:w="5000" w:type="pct"/>
          <w:gridSpan w:val="2"/>
        </w:tcPr>
        <w:p w14:paraId="741D8E96" w14:textId="521A4E0E" w:rsidR="00745C9E" w:rsidRDefault="00745C9E" w:rsidP="00D16196">
          <w:pPr>
            <w:pStyle w:val="ASDEFCONHeaderFooterCente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bl>
  <w:p w14:paraId="265D1A96" w14:textId="786D72AA" w:rsidR="00745C9E" w:rsidRPr="003A4213" w:rsidRDefault="00745C9E" w:rsidP="00D16196">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091F9" w14:textId="77777777" w:rsidR="006C695E" w:rsidRDefault="006C695E">
      <w:r>
        <w:separator/>
      </w:r>
    </w:p>
  </w:footnote>
  <w:footnote w:type="continuationSeparator" w:id="0">
    <w:p w14:paraId="1074C649" w14:textId="77777777" w:rsidR="006C695E" w:rsidRDefault="006C695E">
      <w:r>
        <w:continuationSeparator/>
      </w:r>
    </w:p>
  </w:footnote>
  <w:footnote w:type="continuationNotice" w:id="1">
    <w:p w14:paraId="5348793E" w14:textId="77777777" w:rsidR="006C695E" w:rsidRDefault="006C69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1" w:type="pct"/>
      <w:tblLook w:val="0000" w:firstRow="0" w:lastRow="0" w:firstColumn="0" w:lastColumn="0" w:noHBand="0" w:noVBand="0"/>
    </w:tblPr>
    <w:tblGrid>
      <w:gridCol w:w="4674"/>
      <w:gridCol w:w="4290"/>
    </w:tblGrid>
    <w:tr w:rsidR="00745C9E" w14:paraId="51EFD594" w14:textId="77777777" w:rsidTr="00B85805">
      <w:tc>
        <w:tcPr>
          <w:tcW w:w="5000" w:type="pct"/>
          <w:gridSpan w:val="2"/>
        </w:tcPr>
        <w:p w14:paraId="4FDC4FD7" w14:textId="77777777" w:rsidR="00745C9E" w:rsidRPr="003A4213" w:rsidRDefault="00745C9E" w:rsidP="001D4C79">
          <w:pPr>
            <w:pStyle w:val="ASDEFCONHeaderFooterCenter"/>
            <w:rPr>
              <w:b/>
              <w:sz w:val="20"/>
            </w:rP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r w:rsidR="00745C9E" w14:paraId="495CB16A" w14:textId="77777777" w:rsidTr="00464570">
      <w:tc>
        <w:tcPr>
          <w:tcW w:w="2607" w:type="pct"/>
        </w:tcPr>
        <w:p w14:paraId="78E16CDF" w14:textId="77777777" w:rsidR="00745C9E" w:rsidRDefault="006C695E" w:rsidP="001D4C79">
          <w:pPr>
            <w:pStyle w:val="ASDEFCONHeaderFooterLeft"/>
          </w:pPr>
          <w:r>
            <w:fldChar w:fldCharType="begin"/>
          </w:r>
          <w:r>
            <w:instrText xml:space="preserve"> DOCPROPERTY Header_Left </w:instrText>
          </w:r>
          <w:r>
            <w:fldChar w:fldCharType="separate"/>
          </w:r>
          <w:r w:rsidR="00745C9E">
            <w:t>ASDEFCON (Strategic Materiel)</w:t>
          </w:r>
          <w:r>
            <w:fldChar w:fldCharType="end"/>
          </w:r>
        </w:p>
      </w:tc>
      <w:tc>
        <w:tcPr>
          <w:tcW w:w="2393" w:type="pct"/>
        </w:tcPr>
        <w:p w14:paraId="7B1AAC9B" w14:textId="77777777" w:rsidR="00745C9E" w:rsidRDefault="006C695E" w:rsidP="001D4C79">
          <w:pPr>
            <w:pStyle w:val="ASDEFCONHeaderFooterRight"/>
          </w:pPr>
          <w:r>
            <w:fldChar w:fldCharType="begin"/>
          </w:r>
          <w:r>
            <w:instrText xml:space="preserve"> DOCPROPERTY Header_Right </w:instrText>
          </w:r>
          <w:r>
            <w:fldChar w:fldCharType="separate"/>
          </w:r>
          <w:r w:rsidR="00745C9E">
            <w:t>PART 1</w:t>
          </w:r>
          <w:r>
            <w:fldChar w:fldCharType="end"/>
          </w:r>
        </w:p>
      </w:tc>
    </w:tr>
  </w:tbl>
  <w:p w14:paraId="040F1A22" w14:textId="77777777" w:rsidR="00745C9E" w:rsidRPr="003B7CFD" w:rsidRDefault="00745C9E" w:rsidP="003B7CFD">
    <w:pPr>
      <w:pStyle w:val="ASDEFCONTitle"/>
    </w:pPr>
    <w:r w:rsidRPr="003B7CFD">
      <w:t>Annex E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45C9E" w14:paraId="17C6E746" w14:textId="77777777" w:rsidTr="00D92C69">
      <w:tc>
        <w:tcPr>
          <w:tcW w:w="5000" w:type="pct"/>
          <w:gridSpan w:val="2"/>
        </w:tcPr>
        <w:p w14:paraId="2A1C3917" w14:textId="77777777" w:rsidR="00745C9E" w:rsidRPr="003A4213" w:rsidRDefault="00745C9E" w:rsidP="00D92C69">
          <w:pPr>
            <w:pStyle w:val="ASDEFCONHeaderFooterCenter"/>
            <w:rPr>
              <w:b/>
              <w:sz w:val="20"/>
            </w:rP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r w:rsidR="00745C9E" w14:paraId="2510EB6C" w14:textId="77777777" w:rsidTr="00D92C69">
      <w:tc>
        <w:tcPr>
          <w:tcW w:w="2500" w:type="pct"/>
        </w:tcPr>
        <w:p w14:paraId="44A31995" w14:textId="77777777" w:rsidR="00745C9E" w:rsidRDefault="006C695E" w:rsidP="00D92C69">
          <w:pPr>
            <w:pStyle w:val="ASDEFCONHeaderFooterLeft"/>
          </w:pPr>
          <w:r>
            <w:fldChar w:fldCharType="begin"/>
          </w:r>
          <w:r>
            <w:instrText xml:space="preserve"> DOCPROPERTY Header_Left </w:instrText>
          </w:r>
          <w:r>
            <w:fldChar w:fldCharType="separate"/>
          </w:r>
          <w:r w:rsidR="00745C9E">
            <w:t>ASDEFCON (Strategic Materiel)</w:t>
          </w:r>
          <w:r>
            <w:fldChar w:fldCharType="end"/>
          </w:r>
        </w:p>
      </w:tc>
      <w:tc>
        <w:tcPr>
          <w:tcW w:w="2500" w:type="pct"/>
        </w:tcPr>
        <w:p w14:paraId="401948F6" w14:textId="77777777" w:rsidR="00745C9E" w:rsidRDefault="006C695E" w:rsidP="00D92C69">
          <w:pPr>
            <w:pStyle w:val="ASDEFCONHeaderFooterRight"/>
          </w:pPr>
          <w:r>
            <w:fldChar w:fldCharType="begin"/>
          </w:r>
          <w:r>
            <w:instrText xml:space="preserve"> DOCPROPERTY Header_Right </w:instrText>
          </w:r>
          <w:r>
            <w:fldChar w:fldCharType="separate"/>
          </w:r>
          <w:r w:rsidR="00745C9E">
            <w:t>PART 1</w:t>
          </w:r>
          <w:r>
            <w:fldChar w:fldCharType="end"/>
          </w:r>
        </w:p>
      </w:tc>
    </w:tr>
  </w:tbl>
  <w:p w14:paraId="152450D9" w14:textId="77777777" w:rsidR="00745C9E" w:rsidRDefault="00745C9E" w:rsidP="001D4C79">
    <w:pPr>
      <w:pStyle w:val="ASDEFCONTitle"/>
    </w:pPr>
    <w:r>
      <w:t>ANNEX E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73"/>
      <w:gridCol w:w="10056"/>
    </w:tblGrid>
    <w:tr w:rsidR="00745C9E" w14:paraId="5C031B0B" w14:textId="77777777" w:rsidTr="00B85805">
      <w:tc>
        <w:tcPr>
          <w:tcW w:w="5000" w:type="pct"/>
          <w:gridSpan w:val="2"/>
        </w:tcPr>
        <w:p w14:paraId="749D9251" w14:textId="77777777" w:rsidR="00745C9E" w:rsidRDefault="00745C9E" w:rsidP="001D4C79">
          <w:pPr>
            <w:pStyle w:val="ASDEFCONHeaderFooterCente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r w:rsidR="00745C9E" w14:paraId="01EE9F81" w14:textId="77777777" w:rsidTr="00464570">
      <w:tc>
        <w:tcPr>
          <w:tcW w:w="1563" w:type="pct"/>
        </w:tcPr>
        <w:p w14:paraId="7E316B4E" w14:textId="77777777" w:rsidR="00745C9E" w:rsidRDefault="006C695E" w:rsidP="001D4C79">
          <w:pPr>
            <w:pStyle w:val="ASDEFCONHeaderFooterLeft"/>
          </w:pPr>
          <w:r>
            <w:fldChar w:fldCharType="begin"/>
          </w:r>
          <w:r>
            <w:instrText xml:space="preserve"> DOCPROPERTY Header_Left </w:instrText>
          </w:r>
          <w:r>
            <w:fldChar w:fldCharType="separate"/>
          </w:r>
          <w:r w:rsidR="00745C9E">
            <w:t>ASDEFCON (Strategic Materiel)</w:t>
          </w:r>
          <w:r>
            <w:fldChar w:fldCharType="end"/>
          </w:r>
        </w:p>
      </w:tc>
      <w:tc>
        <w:tcPr>
          <w:tcW w:w="3437" w:type="pct"/>
        </w:tcPr>
        <w:p w14:paraId="48EE8845" w14:textId="77777777" w:rsidR="00745C9E" w:rsidRDefault="006C695E" w:rsidP="001D4C79">
          <w:pPr>
            <w:pStyle w:val="ASDEFCONHeaderFooterRight"/>
          </w:pPr>
          <w:r>
            <w:fldChar w:fldCharType="begin"/>
          </w:r>
          <w:r>
            <w:instrText xml:space="preserve"> DOCPROPERTY Header_Right </w:instrText>
          </w:r>
          <w:r>
            <w:fldChar w:fldCharType="separate"/>
          </w:r>
          <w:r w:rsidR="00745C9E">
            <w:t>PART 1</w:t>
          </w:r>
          <w:r>
            <w:fldChar w:fldCharType="end"/>
          </w:r>
        </w:p>
      </w:tc>
    </w:tr>
  </w:tbl>
  <w:p w14:paraId="3A69C293" w14:textId="77777777" w:rsidR="00745C9E" w:rsidRPr="00A87C4F" w:rsidRDefault="00745C9E" w:rsidP="00C569DE">
    <w:pPr>
      <w:pStyle w:val="ASDEFCONTitle"/>
    </w:pPr>
    <w:r>
      <w:t>aNNEX e To Attachment 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745C9E" w14:paraId="54300084" w14:textId="77777777" w:rsidTr="00D92C69">
      <w:tc>
        <w:tcPr>
          <w:tcW w:w="5000" w:type="pct"/>
          <w:gridSpan w:val="2"/>
        </w:tcPr>
        <w:p w14:paraId="41DCF1AB" w14:textId="77777777" w:rsidR="00745C9E" w:rsidRDefault="00745C9E" w:rsidP="00D92C69">
          <w:pPr>
            <w:pStyle w:val="ASDEFCONHeaderFooterCente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r w:rsidR="00745C9E" w14:paraId="29AC9CF8" w14:textId="77777777" w:rsidTr="00D92C69">
      <w:tc>
        <w:tcPr>
          <w:tcW w:w="2500" w:type="pct"/>
        </w:tcPr>
        <w:p w14:paraId="5090A829" w14:textId="77777777" w:rsidR="00745C9E" w:rsidRDefault="006C695E" w:rsidP="00D92C69">
          <w:pPr>
            <w:pStyle w:val="ASDEFCONHeaderFooterLeft"/>
          </w:pPr>
          <w:r>
            <w:fldChar w:fldCharType="begin"/>
          </w:r>
          <w:r>
            <w:instrText xml:space="preserve"> DOCPROPERTY Header_Left </w:instrText>
          </w:r>
          <w:r>
            <w:fldChar w:fldCharType="separate"/>
          </w:r>
          <w:r w:rsidR="00745C9E">
            <w:t>ASDEFCON (Strategic Materiel)</w:t>
          </w:r>
          <w:r>
            <w:fldChar w:fldCharType="end"/>
          </w:r>
        </w:p>
      </w:tc>
      <w:tc>
        <w:tcPr>
          <w:tcW w:w="2500" w:type="pct"/>
        </w:tcPr>
        <w:p w14:paraId="58900F6D" w14:textId="77777777" w:rsidR="00745C9E" w:rsidRDefault="006C695E" w:rsidP="00D92C69">
          <w:pPr>
            <w:pStyle w:val="ASDEFCONHeaderFooterRight"/>
          </w:pPr>
          <w:r>
            <w:fldChar w:fldCharType="begin"/>
          </w:r>
          <w:r>
            <w:instrText xml:space="preserve"> DOCPROPERTY Header_Right </w:instrText>
          </w:r>
          <w:r>
            <w:fldChar w:fldCharType="separate"/>
          </w:r>
          <w:r w:rsidR="00745C9E">
            <w:t>PART 1</w:t>
          </w:r>
          <w:r>
            <w:fldChar w:fldCharType="end"/>
          </w:r>
        </w:p>
      </w:tc>
    </w:tr>
  </w:tbl>
  <w:p w14:paraId="5E0E9DCC" w14:textId="77777777" w:rsidR="00745C9E" w:rsidRDefault="00745C9E" w:rsidP="001D4C79">
    <w:pPr>
      <w:pStyle w:val="ASDEFCONTitle"/>
    </w:pPr>
    <w:r>
      <w:t>ANNEX E TO ATTACHMENT A</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745C9E" w14:paraId="0100EF1E" w14:textId="77777777" w:rsidTr="00D92C69">
      <w:tc>
        <w:tcPr>
          <w:tcW w:w="5000" w:type="pct"/>
          <w:gridSpan w:val="2"/>
        </w:tcPr>
        <w:p w14:paraId="73E706E8" w14:textId="75B32980" w:rsidR="00745C9E" w:rsidRPr="003A4213" w:rsidRDefault="00745C9E" w:rsidP="00D92C69">
          <w:pPr>
            <w:pStyle w:val="ASDEFCONHeaderFooterCenter"/>
            <w:rPr>
              <w:b/>
              <w:sz w:val="20"/>
            </w:rPr>
          </w:pPr>
          <w:r w:rsidRPr="003A4213">
            <w:rPr>
              <w:b/>
              <w:sz w:val="20"/>
            </w:rPr>
            <w:fldChar w:fldCharType="begin"/>
          </w:r>
          <w:r w:rsidRPr="003A4213">
            <w:rPr>
              <w:b/>
              <w:sz w:val="20"/>
            </w:rPr>
            <w:instrText xml:space="preserve"> DOCPROPERTY  Classification  \* MERGEFORMAT </w:instrText>
          </w:r>
          <w:r w:rsidRPr="003A4213">
            <w:rPr>
              <w:b/>
              <w:sz w:val="20"/>
            </w:rPr>
            <w:fldChar w:fldCharType="separate"/>
          </w:r>
          <w:r>
            <w:rPr>
              <w:b/>
              <w:sz w:val="20"/>
            </w:rPr>
            <w:t>OFFICIAL</w:t>
          </w:r>
          <w:r w:rsidRPr="003A4213">
            <w:rPr>
              <w:b/>
              <w:sz w:val="20"/>
            </w:rPr>
            <w:fldChar w:fldCharType="end"/>
          </w:r>
        </w:p>
      </w:tc>
    </w:tr>
    <w:tr w:rsidR="00745C9E" w14:paraId="0CF99E2F" w14:textId="77777777" w:rsidTr="00D92C69">
      <w:tc>
        <w:tcPr>
          <w:tcW w:w="2500" w:type="pct"/>
        </w:tcPr>
        <w:p w14:paraId="1BE1F6B1" w14:textId="03C4C4E5" w:rsidR="00745C9E" w:rsidRDefault="006C695E" w:rsidP="00D92C69">
          <w:pPr>
            <w:pStyle w:val="ASDEFCONHeaderFooterLeft"/>
          </w:pPr>
          <w:r>
            <w:fldChar w:fldCharType="begin"/>
          </w:r>
          <w:r>
            <w:instrText xml:space="preserve"> DOCPROPERTY Header_Left </w:instrText>
          </w:r>
          <w:r>
            <w:fldChar w:fldCharType="separate"/>
          </w:r>
          <w:r w:rsidR="00745C9E">
            <w:t>ASDEFCON (Strategic Materiel)</w:t>
          </w:r>
          <w:r>
            <w:fldChar w:fldCharType="end"/>
          </w:r>
        </w:p>
      </w:tc>
      <w:tc>
        <w:tcPr>
          <w:tcW w:w="2500" w:type="pct"/>
        </w:tcPr>
        <w:p w14:paraId="46C19EE5" w14:textId="6DAE36A6" w:rsidR="00745C9E" w:rsidRDefault="006C695E" w:rsidP="00D92C69">
          <w:pPr>
            <w:pStyle w:val="ASDEFCONHeaderFooterRight"/>
          </w:pPr>
          <w:r>
            <w:fldChar w:fldCharType="begin"/>
          </w:r>
          <w:r>
            <w:instrText xml:space="preserve"> DOCPROPERTY Header_Right </w:instrText>
          </w:r>
          <w:r>
            <w:fldChar w:fldCharType="separate"/>
          </w:r>
          <w:r w:rsidR="00745C9E">
            <w:t>PART 1</w:t>
          </w:r>
          <w:r>
            <w:fldChar w:fldCharType="end"/>
          </w:r>
        </w:p>
      </w:tc>
    </w:tr>
  </w:tbl>
  <w:p w14:paraId="5F362AEB" w14:textId="77777777" w:rsidR="00745C9E" w:rsidRDefault="00745C9E" w:rsidP="001D4C79">
    <w:pPr>
      <w:pStyle w:val="ASDEFCONTitle"/>
    </w:pPr>
    <w:r>
      <w:t>ANNEX 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92F4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6A93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F630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4A74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DAA2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5C7D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C2B2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B6B9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5EA1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A21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pStyle w:val="Heading9"/>
      <w:lvlText w:val="%9."/>
      <w:lvlJc w:val="right"/>
      <w:pPr>
        <w:tabs>
          <w:tab w:val="num" w:pos="6480"/>
        </w:tabs>
        <w:ind w:left="6480" w:hanging="180"/>
      </w:pPr>
      <w:rPr>
        <w:rFonts w:cs="Times New Roman"/>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E42EB2"/>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3C5C4F"/>
    <w:multiLevelType w:val="hybridMultilevel"/>
    <w:tmpl w:val="24A67316"/>
    <w:lvl w:ilvl="0" w:tplc="114C0D80">
      <w:start w:val="1"/>
      <w:numFmt w:val="bullet"/>
      <w:pStyle w:val="DotList12"/>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B17A5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C4466AF"/>
    <w:multiLevelType w:val="hybridMultilevel"/>
    <w:tmpl w:val="23DC0F7E"/>
    <w:lvl w:ilvl="0" w:tplc="B1409C00">
      <w:start w:val="1"/>
      <w:numFmt w:val="bullet"/>
      <w:pStyle w:val="DotList11"/>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2941B85"/>
    <w:multiLevelType w:val="hybridMultilevel"/>
    <w:tmpl w:val="C96827F0"/>
    <w:lvl w:ilvl="0" w:tplc="9F32BC58">
      <w:start w:val="1"/>
      <w:numFmt w:val="bullet"/>
      <w:pStyle w:val="GuideBulletASDEFCON"/>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5"/>
  </w:num>
  <w:num w:numId="3">
    <w:abstractNumId w:val="35"/>
  </w:num>
  <w:num w:numId="4">
    <w:abstractNumId w:val="26"/>
  </w:num>
  <w:num w:numId="5">
    <w:abstractNumId w:val="11"/>
  </w:num>
  <w:num w:numId="6">
    <w:abstractNumId w:val="28"/>
  </w:num>
  <w:num w:numId="7">
    <w:abstractNumId w:val="16"/>
  </w:num>
  <w:num w:numId="8">
    <w:abstractNumId w:val="32"/>
  </w:num>
  <w:num w:numId="9">
    <w:abstractNumId w:val="36"/>
  </w:num>
  <w:num w:numId="10">
    <w:abstractNumId w:val="19"/>
  </w:num>
  <w:num w:numId="11">
    <w:abstractNumId w:val="22"/>
  </w:num>
  <w:num w:numId="12">
    <w:abstractNumId w:val="38"/>
  </w:num>
  <w:num w:numId="13">
    <w:abstractNumId w:val="29"/>
  </w:num>
  <w:num w:numId="14">
    <w:abstractNumId w:val="41"/>
  </w:num>
  <w:num w:numId="15">
    <w:abstractNumId w:val="23"/>
  </w:num>
  <w:num w:numId="16">
    <w:abstractNumId w:val="25"/>
  </w:num>
  <w:num w:numId="17">
    <w:abstractNumId w:val="42"/>
  </w:num>
  <w:num w:numId="18">
    <w:abstractNumId w:val="18"/>
  </w:num>
  <w:num w:numId="19">
    <w:abstractNumId w:val="17"/>
  </w:num>
  <w:num w:numId="20">
    <w:abstractNumId w:val="12"/>
  </w:num>
  <w:num w:numId="21">
    <w:abstractNumId w:val="14"/>
  </w:num>
  <w:num w:numId="22">
    <w:abstractNumId w:val="24"/>
  </w:num>
  <w:num w:numId="23">
    <w:abstractNumId w:val="10"/>
  </w:num>
  <w:num w:numId="24">
    <w:abstractNumId w:val="31"/>
  </w:num>
  <w:num w:numId="25">
    <w:abstractNumId w:val="39"/>
  </w:num>
  <w:num w:numId="26">
    <w:abstractNumId w:val="37"/>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7"/>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0"/>
  </w:num>
  <w:num w:numId="41">
    <w:abstractNumId w:val="13"/>
  </w:num>
  <w:num w:numId="42">
    <w:abstractNumId w:val="30"/>
  </w:num>
  <w:num w:numId="43">
    <w:abstractNumId w:val="3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F59"/>
    <w:rsid w:val="000004DF"/>
    <w:rsid w:val="000010CE"/>
    <w:rsid w:val="00002ADA"/>
    <w:rsid w:val="00002DCD"/>
    <w:rsid w:val="00003355"/>
    <w:rsid w:val="00004AD0"/>
    <w:rsid w:val="00005E69"/>
    <w:rsid w:val="00006E71"/>
    <w:rsid w:val="0000721E"/>
    <w:rsid w:val="000077D6"/>
    <w:rsid w:val="000117AF"/>
    <w:rsid w:val="000141DA"/>
    <w:rsid w:val="0001497F"/>
    <w:rsid w:val="0001532B"/>
    <w:rsid w:val="000176AE"/>
    <w:rsid w:val="0002111C"/>
    <w:rsid w:val="00024E93"/>
    <w:rsid w:val="000256BC"/>
    <w:rsid w:val="00025B90"/>
    <w:rsid w:val="00026083"/>
    <w:rsid w:val="00026D95"/>
    <w:rsid w:val="000278D6"/>
    <w:rsid w:val="00027A52"/>
    <w:rsid w:val="00031556"/>
    <w:rsid w:val="00031ED6"/>
    <w:rsid w:val="000333E2"/>
    <w:rsid w:val="00034083"/>
    <w:rsid w:val="00034230"/>
    <w:rsid w:val="000347AA"/>
    <w:rsid w:val="000356EA"/>
    <w:rsid w:val="0003719E"/>
    <w:rsid w:val="00037BC8"/>
    <w:rsid w:val="00037FB0"/>
    <w:rsid w:val="00040509"/>
    <w:rsid w:val="00041001"/>
    <w:rsid w:val="00041677"/>
    <w:rsid w:val="00041C5E"/>
    <w:rsid w:val="00042D49"/>
    <w:rsid w:val="00043ADB"/>
    <w:rsid w:val="00044CBD"/>
    <w:rsid w:val="00045D4E"/>
    <w:rsid w:val="000465F9"/>
    <w:rsid w:val="00052FE5"/>
    <w:rsid w:val="00056886"/>
    <w:rsid w:val="00060638"/>
    <w:rsid w:val="000618A1"/>
    <w:rsid w:val="00062424"/>
    <w:rsid w:val="00062CBC"/>
    <w:rsid w:val="00062FDD"/>
    <w:rsid w:val="00063208"/>
    <w:rsid w:val="0006363A"/>
    <w:rsid w:val="0006372D"/>
    <w:rsid w:val="000666D2"/>
    <w:rsid w:val="00066728"/>
    <w:rsid w:val="00066841"/>
    <w:rsid w:val="00066C56"/>
    <w:rsid w:val="000674BF"/>
    <w:rsid w:val="000701E3"/>
    <w:rsid w:val="0007059C"/>
    <w:rsid w:val="00070AFA"/>
    <w:rsid w:val="00070D2E"/>
    <w:rsid w:val="00073962"/>
    <w:rsid w:val="00074F94"/>
    <w:rsid w:val="00076BE0"/>
    <w:rsid w:val="00077044"/>
    <w:rsid w:val="0008178C"/>
    <w:rsid w:val="00081A5B"/>
    <w:rsid w:val="00086FBD"/>
    <w:rsid w:val="000871AA"/>
    <w:rsid w:val="00087978"/>
    <w:rsid w:val="000916DC"/>
    <w:rsid w:val="000928AA"/>
    <w:rsid w:val="00092C2B"/>
    <w:rsid w:val="00093995"/>
    <w:rsid w:val="00093D01"/>
    <w:rsid w:val="00096111"/>
    <w:rsid w:val="00096CBE"/>
    <w:rsid w:val="00096EEE"/>
    <w:rsid w:val="00096FBA"/>
    <w:rsid w:val="00097FBB"/>
    <w:rsid w:val="000A1161"/>
    <w:rsid w:val="000A2EF7"/>
    <w:rsid w:val="000A301C"/>
    <w:rsid w:val="000A3723"/>
    <w:rsid w:val="000A3A16"/>
    <w:rsid w:val="000A3EA3"/>
    <w:rsid w:val="000A4374"/>
    <w:rsid w:val="000A475A"/>
    <w:rsid w:val="000A4855"/>
    <w:rsid w:val="000A7B6F"/>
    <w:rsid w:val="000B0105"/>
    <w:rsid w:val="000B2AC2"/>
    <w:rsid w:val="000B4122"/>
    <w:rsid w:val="000B56DD"/>
    <w:rsid w:val="000B7D56"/>
    <w:rsid w:val="000C02FB"/>
    <w:rsid w:val="000C0912"/>
    <w:rsid w:val="000C0935"/>
    <w:rsid w:val="000C0974"/>
    <w:rsid w:val="000C2826"/>
    <w:rsid w:val="000C3249"/>
    <w:rsid w:val="000C69D8"/>
    <w:rsid w:val="000C7039"/>
    <w:rsid w:val="000C7C5F"/>
    <w:rsid w:val="000D0445"/>
    <w:rsid w:val="000D2CB4"/>
    <w:rsid w:val="000D4FB0"/>
    <w:rsid w:val="000D5E2B"/>
    <w:rsid w:val="000D7506"/>
    <w:rsid w:val="000D7DD3"/>
    <w:rsid w:val="000E0145"/>
    <w:rsid w:val="000E3071"/>
    <w:rsid w:val="000E31B1"/>
    <w:rsid w:val="000E4621"/>
    <w:rsid w:val="000E512D"/>
    <w:rsid w:val="000E6663"/>
    <w:rsid w:val="000E6950"/>
    <w:rsid w:val="000E7FDE"/>
    <w:rsid w:val="000F1EA9"/>
    <w:rsid w:val="000F1F5A"/>
    <w:rsid w:val="000F2359"/>
    <w:rsid w:val="000F4620"/>
    <w:rsid w:val="000F4A67"/>
    <w:rsid w:val="000F4D4F"/>
    <w:rsid w:val="000F50F6"/>
    <w:rsid w:val="000F5179"/>
    <w:rsid w:val="000F55FB"/>
    <w:rsid w:val="000F5F21"/>
    <w:rsid w:val="000F6C32"/>
    <w:rsid w:val="000F73F8"/>
    <w:rsid w:val="000F78C9"/>
    <w:rsid w:val="000F7ECE"/>
    <w:rsid w:val="00102194"/>
    <w:rsid w:val="001032E6"/>
    <w:rsid w:val="00104556"/>
    <w:rsid w:val="00105FAD"/>
    <w:rsid w:val="001101E8"/>
    <w:rsid w:val="0011044B"/>
    <w:rsid w:val="00112659"/>
    <w:rsid w:val="00112764"/>
    <w:rsid w:val="001129EF"/>
    <w:rsid w:val="00114178"/>
    <w:rsid w:val="001164B7"/>
    <w:rsid w:val="00116773"/>
    <w:rsid w:val="00117F11"/>
    <w:rsid w:val="001200FA"/>
    <w:rsid w:val="00120EA9"/>
    <w:rsid w:val="00121052"/>
    <w:rsid w:val="001218D1"/>
    <w:rsid w:val="0012255E"/>
    <w:rsid w:val="001248DB"/>
    <w:rsid w:val="00125B26"/>
    <w:rsid w:val="00125BA0"/>
    <w:rsid w:val="0012605D"/>
    <w:rsid w:val="00126242"/>
    <w:rsid w:val="001271F3"/>
    <w:rsid w:val="00127F1E"/>
    <w:rsid w:val="00130455"/>
    <w:rsid w:val="00131163"/>
    <w:rsid w:val="001324D5"/>
    <w:rsid w:val="00132C42"/>
    <w:rsid w:val="00133869"/>
    <w:rsid w:val="00134AC9"/>
    <w:rsid w:val="00135D4B"/>
    <w:rsid w:val="001366BB"/>
    <w:rsid w:val="001370A8"/>
    <w:rsid w:val="001372E6"/>
    <w:rsid w:val="00137994"/>
    <w:rsid w:val="001379C6"/>
    <w:rsid w:val="00137ECE"/>
    <w:rsid w:val="00140038"/>
    <w:rsid w:val="001431DC"/>
    <w:rsid w:val="00143C48"/>
    <w:rsid w:val="00144405"/>
    <w:rsid w:val="00144DEB"/>
    <w:rsid w:val="001501B0"/>
    <w:rsid w:val="0015143D"/>
    <w:rsid w:val="00151FC8"/>
    <w:rsid w:val="00154BA8"/>
    <w:rsid w:val="00154EBA"/>
    <w:rsid w:val="0015541E"/>
    <w:rsid w:val="00155616"/>
    <w:rsid w:val="00155E15"/>
    <w:rsid w:val="001563A3"/>
    <w:rsid w:val="00157633"/>
    <w:rsid w:val="001576EA"/>
    <w:rsid w:val="0015776A"/>
    <w:rsid w:val="001627E7"/>
    <w:rsid w:val="001630B7"/>
    <w:rsid w:val="00163945"/>
    <w:rsid w:val="0016436A"/>
    <w:rsid w:val="00164FCA"/>
    <w:rsid w:val="0016538A"/>
    <w:rsid w:val="00165BDD"/>
    <w:rsid w:val="00170BEA"/>
    <w:rsid w:val="00171501"/>
    <w:rsid w:val="00171888"/>
    <w:rsid w:val="00171CCD"/>
    <w:rsid w:val="00174B99"/>
    <w:rsid w:val="00176F7D"/>
    <w:rsid w:val="0017736D"/>
    <w:rsid w:val="001775AD"/>
    <w:rsid w:val="00177A4D"/>
    <w:rsid w:val="00177CDD"/>
    <w:rsid w:val="0018007C"/>
    <w:rsid w:val="00181455"/>
    <w:rsid w:val="00183144"/>
    <w:rsid w:val="001851F9"/>
    <w:rsid w:val="00185874"/>
    <w:rsid w:val="00186C64"/>
    <w:rsid w:val="0018739B"/>
    <w:rsid w:val="00187C9B"/>
    <w:rsid w:val="00191B4D"/>
    <w:rsid w:val="0019361D"/>
    <w:rsid w:val="00193E08"/>
    <w:rsid w:val="0019601B"/>
    <w:rsid w:val="00197600"/>
    <w:rsid w:val="001A2491"/>
    <w:rsid w:val="001A2613"/>
    <w:rsid w:val="001A2CAA"/>
    <w:rsid w:val="001A2D63"/>
    <w:rsid w:val="001A306E"/>
    <w:rsid w:val="001A3861"/>
    <w:rsid w:val="001A3E4A"/>
    <w:rsid w:val="001A445D"/>
    <w:rsid w:val="001A49C1"/>
    <w:rsid w:val="001A4EE1"/>
    <w:rsid w:val="001A62CD"/>
    <w:rsid w:val="001A6E35"/>
    <w:rsid w:val="001A7441"/>
    <w:rsid w:val="001A7F3D"/>
    <w:rsid w:val="001B12A7"/>
    <w:rsid w:val="001B655A"/>
    <w:rsid w:val="001B687E"/>
    <w:rsid w:val="001B6DC9"/>
    <w:rsid w:val="001C0BB2"/>
    <w:rsid w:val="001C135B"/>
    <w:rsid w:val="001C2A7D"/>
    <w:rsid w:val="001C3CE9"/>
    <w:rsid w:val="001D0BC9"/>
    <w:rsid w:val="001D0CFA"/>
    <w:rsid w:val="001D172D"/>
    <w:rsid w:val="001D2C75"/>
    <w:rsid w:val="001D35CB"/>
    <w:rsid w:val="001D4C79"/>
    <w:rsid w:val="001D6031"/>
    <w:rsid w:val="001D64D5"/>
    <w:rsid w:val="001D65BB"/>
    <w:rsid w:val="001D6D8E"/>
    <w:rsid w:val="001D777A"/>
    <w:rsid w:val="001E2FF9"/>
    <w:rsid w:val="001E3C33"/>
    <w:rsid w:val="001E4415"/>
    <w:rsid w:val="001F0C34"/>
    <w:rsid w:val="001F0EDD"/>
    <w:rsid w:val="001F1A6E"/>
    <w:rsid w:val="001F1B93"/>
    <w:rsid w:val="001F3CC4"/>
    <w:rsid w:val="001F3E69"/>
    <w:rsid w:val="001F441A"/>
    <w:rsid w:val="001F4CD8"/>
    <w:rsid w:val="001F61BB"/>
    <w:rsid w:val="001F6C52"/>
    <w:rsid w:val="001F7386"/>
    <w:rsid w:val="001F7E47"/>
    <w:rsid w:val="002001C2"/>
    <w:rsid w:val="00200227"/>
    <w:rsid w:val="002003B0"/>
    <w:rsid w:val="00201EAC"/>
    <w:rsid w:val="00202025"/>
    <w:rsid w:val="00202D2F"/>
    <w:rsid w:val="0020418F"/>
    <w:rsid w:val="0020650A"/>
    <w:rsid w:val="00206A90"/>
    <w:rsid w:val="002075D8"/>
    <w:rsid w:val="00210728"/>
    <w:rsid w:val="00211549"/>
    <w:rsid w:val="00212CB6"/>
    <w:rsid w:val="00212E2D"/>
    <w:rsid w:val="002130AE"/>
    <w:rsid w:val="0021413A"/>
    <w:rsid w:val="00215CFA"/>
    <w:rsid w:val="0021781E"/>
    <w:rsid w:val="00221B6A"/>
    <w:rsid w:val="002229CE"/>
    <w:rsid w:val="00222DF8"/>
    <w:rsid w:val="002234DC"/>
    <w:rsid w:val="00223CC2"/>
    <w:rsid w:val="00224F82"/>
    <w:rsid w:val="00225043"/>
    <w:rsid w:val="00227272"/>
    <w:rsid w:val="002313CE"/>
    <w:rsid w:val="00231B0B"/>
    <w:rsid w:val="00233484"/>
    <w:rsid w:val="00235692"/>
    <w:rsid w:val="0023609F"/>
    <w:rsid w:val="0023629E"/>
    <w:rsid w:val="00236A8A"/>
    <w:rsid w:val="00241431"/>
    <w:rsid w:val="00241484"/>
    <w:rsid w:val="00241BB7"/>
    <w:rsid w:val="00242C25"/>
    <w:rsid w:val="00243509"/>
    <w:rsid w:val="002437E0"/>
    <w:rsid w:val="00244E88"/>
    <w:rsid w:val="00247093"/>
    <w:rsid w:val="0024718C"/>
    <w:rsid w:val="002515C6"/>
    <w:rsid w:val="00251603"/>
    <w:rsid w:val="00251F24"/>
    <w:rsid w:val="00252247"/>
    <w:rsid w:val="0025278A"/>
    <w:rsid w:val="00254405"/>
    <w:rsid w:val="00262AE9"/>
    <w:rsid w:val="00262CF7"/>
    <w:rsid w:val="00264A88"/>
    <w:rsid w:val="00267151"/>
    <w:rsid w:val="002671AE"/>
    <w:rsid w:val="00270B96"/>
    <w:rsid w:val="002751BF"/>
    <w:rsid w:val="00275C73"/>
    <w:rsid w:val="00275EDD"/>
    <w:rsid w:val="0027669B"/>
    <w:rsid w:val="0028240E"/>
    <w:rsid w:val="00283A42"/>
    <w:rsid w:val="00283BF3"/>
    <w:rsid w:val="00283CD3"/>
    <w:rsid w:val="0028417D"/>
    <w:rsid w:val="002843FF"/>
    <w:rsid w:val="00285874"/>
    <w:rsid w:val="00286961"/>
    <w:rsid w:val="00287D9A"/>
    <w:rsid w:val="00287EDD"/>
    <w:rsid w:val="00291D80"/>
    <w:rsid w:val="00294237"/>
    <w:rsid w:val="00294848"/>
    <w:rsid w:val="002950D1"/>
    <w:rsid w:val="00296C03"/>
    <w:rsid w:val="0029796E"/>
    <w:rsid w:val="00297EF6"/>
    <w:rsid w:val="002A02D1"/>
    <w:rsid w:val="002A0701"/>
    <w:rsid w:val="002A21F8"/>
    <w:rsid w:val="002A4600"/>
    <w:rsid w:val="002A526A"/>
    <w:rsid w:val="002A5B5B"/>
    <w:rsid w:val="002A6ADE"/>
    <w:rsid w:val="002B1D2D"/>
    <w:rsid w:val="002B20D2"/>
    <w:rsid w:val="002B37C8"/>
    <w:rsid w:val="002B3F43"/>
    <w:rsid w:val="002B565C"/>
    <w:rsid w:val="002B680C"/>
    <w:rsid w:val="002B7E20"/>
    <w:rsid w:val="002C0C9A"/>
    <w:rsid w:val="002C1364"/>
    <w:rsid w:val="002C1FD4"/>
    <w:rsid w:val="002C2C94"/>
    <w:rsid w:val="002C2E80"/>
    <w:rsid w:val="002C38E7"/>
    <w:rsid w:val="002C495E"/>
    <w:rsid w:val="002C5FBB"/>
    <w:rsid w:val="002C63B8"/>
    <w:rsid w:val="002C6B00"/>
    <w:rsid w:val="002D28ED"/>
    <w:rsid w:val="002D2DC7"/>
    <w:rsid w:val="002D2FD5"/>
    <w:rsid w:val="002D457D"/>
    <w:rsid w:val="002D543B"/>
    <w:rsid w:val="002D6C31"/>
    <w:rsid w:val="002D6F1D"/>
    <w:rsid w:val="002D7042"/>
    <w:rsid w:val="002E0457"/>
    <w:rsid w:val="002E2186"/>
    <w:rsid w:val="002E2872"/>
    <w:rsid w:val="002E29EE"/>
    <w:rsid w:val="002E33B4"/>
    <w:rsid w:val="002E4CDD"/>
    <w:rsid w:val="002E5B03"/>
    <w:rsid w:val="002E742D"/>
    <w:rsid w:val="002F08E8"/>
    <w:rsid w:val="002F0BC5"/>
    <w:rsid w:val="002F1A6D"/>
    <w:rsid w:val="002F257B"/>
    <w:rsid w:val="002F37FA"/>
    <w:rsid w:val="002F4092"/>
    <w:rsid w:val="002F4A92"/>
    <w:rsid w:val="002F4BA9"/>
    <w:rsid w:val="002F5693"/>
    <w:rsid w:val="0030477B"/>
    <w:rsid w:val="00304CB3"/>
    <w:rsid w:val="00305168"/>
    <w:rsid w:val="003062BF"/>
    <w:rsid w:val="00307386"/>
    <w:rsid w:val="00307A31"/>
    <w:rsid w:val="00307F7F"/>
    <w:rsid w:val="0031144B"/>
    <w:rsid w:val="00311B4D"/>
    <w:rsid w:val="00313589"/>
    <w:rsid w:val="003151E2"/>
    <w:rsid w:val="00315B24"/>
    <w:rsid w:val="003170BF"/>
    <w:rsid w:val="0032142A"/>
    <w:rsid w:val="003232C8"/>
    <w:rsid w:val="00323615"/>
    <w:rsid w:val="003236D0"/>
    <w:rsid w:val="003236E9"/>
    <w:rsid w:val="00325993"/>
    <w:rsid w:val="00326FEE"/>
    <w:rsid w:val="0032734A"/>
    <w:rsid w:val="00330456"/>
    <w:rsid w:val="00332C6F"/>
    <w:rsid w:val="00332D7C"/>
    <w:rsid w:val="00334530"/>
    <w:rsid w:val="00334DCA"/>
    <w:rsid w:val="003359BC"/>
    <w:rsid w:val="003407FA"/>
    <w:rsid w:val="0034126B"/>
    <w:rsid w:val="00341C26"/>
    <w:rsid w:val="003420A5"/>
    <w:rsid w:val="00342644"/>
    <w:rsid w:val="0034394C"/>
    <w:rsid w:val="0035099A"/>
    <w:rsid w:val="00351258"/>
    <w:rsid w:val="00351423"/>
    <w:rsid w:val="0035146A"/>
    <w:rsid w:val="003517DC"/>
    <w:rsid w:val="00351A73"/>
    <w:rsid w:val="003529B6"/>
    <w:rsid w:val="00353E26"/>
    <w:rsid w:val="00354969"/>
    <w:rsid w:val="00356145"/>
    <w:rsid w:val="00356322"/>
    <w:rsid w:val="0035773D"/>
    <w:rsid w:val="00360E2F"/>
    <w:rsid w:val="003615AB"/>
    <w:rsid w:val="003619EB"/>
    <w:rsid w:val="00362D6A"/>
    <w:rsid w:val="00363727"/>
    <w:rsid w:val="00363A3D"/>
    <w:rsid w:val="003642CE"/>
    <w:rsid w:val="00364918"/>
    <w:rsid w:val="00364C81"/>
    <w:rsid w:val="00366480"/>
    <w:rsid w:val="00366613"/>
    <w:rsid w:val="0036687A"/>
    <w:rsid w:val="00367661"/>
    <w:rsid w:val="00375301"/>
    <w:rsid w:val="003759EB"/>
    <w:rsid w:val="00375C72"/>
    <w:rsid w:val="00376DEC"/>
    <w:rsid w:val="00376F7E"/>
    <w:rsid w:val="0037719D"/>
    <w:rsid w:val="0037723B"/>
    <w:rsid w:val="00377E0F"/>
    <w:rsid w:val="00380C00"/>
    <w:rsid w:val="003849FC"/>
    <w:rsid w:val="00386B35"/>
    <w:rsid w:val="00390DC9"/>
    <w:rsid w:val="00392598"/>
    <w:rsid w:val="00392A72"/>
    <w:rsid w:val="0039391E"/>
    <w:rsid w:val="003952C8"/>
    <w:rsid w:val="003953CA"/>
    <w:rsid w:val="003A04AD"/>
    <w:rsid w:val="003A0862"/>
    <w:rsid w:val="003A13C3"/>
    <w:rsid w:val="003A4213"/>
    <w:rsid w:val="003A444A"/>
    <w:rsid w:val="003A4E90"/>
    <w:rsid w:val="003A631D"/>
    <w:rsid w:val="003A675A"/>
    <w:rsid w:val="003B1C73"/>
    <w:rsid w:val="003B3B2A"/>
    <w:rsid w:val="003B4E1A"/>
    <w:rsid w:val="003B5B3B"/>
    <w:rsid w:val="003B7CFD"/>
    <w:rsid w:val="003C12C6"/>
    <w:rsid w:val="003C1CF2"/>
    <w:rsid w:val="003C33AB"/>
    <w:rsid w:val="003C3B3D"/>
    <w:rsid w:val="003C3F18"/>
    <w:rsid w:val="003C4731"/>
    <w:rsid w:val="003C615F"/>
    <w:rsid w:val="003C79B2"/>
    <w:rsid w:val="003D0F22"/>
    <w:rsid w:val="003D2F63"/>
    <w:rsid w:val="003D2FBC"/>
    <w:rsid w:val="003D3315"/>
    <w:rsid w:val="003D3E83"/>
    <w:rsid w:val="003D48A4"/>
    <w:rsid w:val="003D4DF5"/>
    <w:rsid w:val="003D546F"/>
    <w:rsid w:val="003D6040"/>
    <w:rsid w:val="003E0329"/>
    <w:rsid w:val="003E1638"/>
    <w:rsid w:val="003E1731"/>
    <w:rsid w:val="003E1ABC"/>
    <w:rsid w:val="003E1ED7"/>
    <w:rsid w:val="003E40CE"/>
    <w:rsid w:val="003E489D"/>
    <w:rsid w:val="003E5331"/>
    <w:rsid w:val="003E7FB1"/>
    <w:rsid w:val="003F121B"/>
    <w:rsid w:val="003F4C77"/>
    <w:rsid w:val="003F4CD4"/>
    <w:rsid w:val="003F4E9A"/>
    <w:rsid w:val="003F594F"/>
    <w:rsid w:val="0040011F"/>
    <w:rsid w:val="004011F1"/>
    <w:rsid w:val="00401B9C"/>
    <w:rsid w:val="0040378B"/>
    <w:rsid w:val="00403EEF"/>
    <w:rsid w:val="00404B5F"/>
    <w:rsid w:val="00405012"/>
    <w:rsid w:val="00406AEF"/>
    <w:rsid w:val="00410340"/>
    <w:rsid w:val="004110E1"/>
    <w:rsid w:val="004116B8"/>
    <w:rsid w:val="004117C8"/>
    <w:rsid w:val="004120CC"/>
    <w:rsid w:val="00413608"/>
    <w:rsid w:val="004138CD"/>
    <w:rsid w:val="00413EA3"/>
    <w:rsid w:val="004156C3"/>
    <w:rsid w:val="004170B1"/>
    <w:rsid w:val="00417456"/>
    <w:rsid w:val="00423145"/>
    <w:rsid w:val="0042322B"/>
    <w:rsid w:val="00424610"/>
    <w:rsid w:val="0042507A"/>
    <w:rsid w:val="00425B7B"/>
    <w:rsid w:val="00426003"/>
    <w:rsid w:val="004264BC"/>
    <w:rsid w:val="0042735F"/>
    <w:rsid w:val="004303EB"/>
    <w:rsid w:val="00430994"/>
    <w:rsid w:val="004318F2"/>
    <w:rsid w:val="00431A12"/>
    <w:rsid w:val="00432D3A"/>
    <w:rsid w:val="0043314A"/>
    <w:rsid w:val="004335DF"/>
    <w:rsid w:val="00433E24"/>
    <w:rsid w:val="00434186"/>
    <w:rsid w:val="004350B9"/>
    <w:rsid w:val="00435E5D"/>
    <w:rsid w:val="00436075"/>
    <w:rsid w:val="00437492"/>
    <w:rsid w:val="00441B60"/>
    <w:rsid w:val="004427F4"/>
    <w:rsid w:val="004434D6"/>
    <w:rsid w:val="00444B9D"/>
    <w:rsid w:val="00445636"/>
    <w:rsid w:val="00445FF4"/>
    <w:rsid w:val="0044739F"/>
    <w:rsid w:val="00447737"/>
    <w:rsid w:val="00447EEC"/>
    <w:rsid w:val="0045089F"/>
    <w:rsid w:val="00450F09"/>
    <w:rsid w:val="004518D8"/>
    <w:rsid w:val="004524FA"/>
    <w:rsid w:val="0045284A"/>
    <w:rsid w:val="00454429"/>
    <w:rsid w:val="00455C67"/>
    <w:rsid w:val="00456491"/>
    <w:rsid w:val="00456E23"/>
    <w:rsid w:val="004573B2"/>
    <w:rsid w:val="0045740C"/>
    <w:rsid w:val="00460EA0"/>
    <w:rsid w:val="00462ED3"/>
    <w:rsid w:val="004636C8"/>
    <w:rsid w:val="00464570"/>
    <w:rsid w:val="004658AE"/>
    <w:rsid w:val="004700BD"/>
    <w:rsid w:val="00470212"/>
    <w:rsid w:val="00470696"/>
    <w:rsid w:val="00471313"/>
    <w:rsid w:val="00471877"/>
    <w:rsid w:val="00471A3B"/>
    <w:rsid w:val="00471A76"/>
    <w:rsid w:val="004739E3"/>
    <w:rsid w:val="00475AEC"/>
    <w:rsid w:val="00482C42"/>
    <w:rsid w:val="00483B13"/>
    <w:rsid w:val="004843B0"/>
    <w:rsid w:val="004872CE"/>
    <w:rsid w:val="00490AFE"/>
    <w:rsid w:val="004920E5"/>
    <w:rsid w:val="004921D8"/>
    <w:rsid w:val="00492ED2"/>
    <w:rsid w:val="00494372"/>
    <w:rsid w:val="004954F5"/>
    <w:rsid w:val="004960D8"/>
    <w:rsid w:val="004966C9"/>
    <w:rsid w:val="004975E0"/>
    <w:rsid w:val="00497F0A"/>
    <w:rsid w:val="004A0E2C"/>
    <w:rsid w:val="004A17D2"/>
    <w:rsid w:val="004A2D32"/>
    <w:rsid w:val="004A3BAD"/>
    <w:rsid w:val="004A6243"/>
    <w:rsid w:val="004A7822"/>
    <w:rsid w:val="004A78E6"/>
    <w:rsid w:val="004B1A7A"/>
    <w:rsid w:val="004B2093"/>
    <w:rsid w:val="004B34AD"/>
    <w:rsid w:val="004B449E"/>
    <w:rsid w:val="004B4CDA"/>
    <w:rsid w:val="004B6B8A"/>
    <w:rsid w:val="004B754F"/>
    <w:rsid w:val="004B77F7"/>
    <w:rsid w:val="004B7E48"/>
    <w:rsid w:val="004C03F7"/>
    <w:rsid w:val="004C0C8E"/>
    <w:rsid w:val="004C161D"/>
    <w:rsid w:val="004C163F"/>
    <w:rsid w:val="004C4C9D"/>
    <w:rsid w:val="004C7704"/>
    <w:rsid w:val="004C792B"/>
    <w:rsid w:val="004D0534"/>
    <w:rsid w:val="004D0D18"/>
    <w:rsid w:val="004D1C61"/>
    <w:rsid w:val="004D22BE"/>
    <w:rsid w:val="004D2525"/>
    <w:rsid w:val="004D27C5"/>
    <w:rsid w:val="004D2A89"/>
    <w:rsid w:val="004D3F8C"/>
    <w:rsid w:val="004D53D6"/>
    <w:rsid w:val="004D55F9"/>
    <w:rsid w:val="004D5C24"/>
    <w:rsid w:val="004E0C46"/>
    <w:rsid w:val="004E13C3"/>
    <w:rsid w:val="004E29D1"/>
    <w:rsid w:val="004E2E58"/>
    <w:rsid w:val="004E342E"/>
    <w:rsid w:val="004E4608"/>
    <w:rsid w:val="004E4AD1"/>
    <w:rsid w:val="004E4BF9"/>
    <w:rsid w:val="004E55CF"/>
    <w:rsid w:val="004E5AFC"/>
    <w:rsid w:val="004F0846"/>
    <w:rsid w:val="004F1D58"/>
    <w:rsid w:val="004F1EAB"/>
    <w:rsid w:val="004F224C"/>
    <w:rsid w:val="004F323F"/>
    <w:rsid w:val="004F457A"/>
    <w:rsid w:val="004F4626"/>
    <w:rsid w:val="004F74DA"/>
    <w:rsid w:val="0050041A"/>
    <w:rsid w:val="00500BF8"/>
    <w:rsid w:val="005033D9"/>
    <w:rsid w:val="00503637"/>
    <w:rsid w:val="005038FA"/>
    <w:rsid w:val="0050524D"/>
    <w:rsid w:val="0050610D"/>
    <w:rsid w:val="005066C7"/>
    <w:rsid w:val="005072C5"/>
    <w:rsid w:val="00510410"/>
    <w:rsid w:val="005118BE"/>
    <w:rsid w:val="00512942"/>
    <w:rsid w:val="00512D89"/>
    <w:rsid w:val="005139AB"/>
    <w:rsid w:val="00514244"/>
    <w:rsid w:val="005146D8"/>
    <w:rsid w:val="005147EB"/>
    <w:rsid w:val="00514FAE"/>
    <w:rsid w:val="005154DC"/>
    <w:rsid w:val="00515F1B"/>
    <w:rsid w:val="005200F3"/>
    <w:rsid w:val="00520123"/>
    <w:rsid w:val="0052054E"/>
    <w:rsid w:val="00520A2E"/>
    <w:rsid w:val="00521951"/>
    <w:rsid w:val="00522622"/>
    <w:rsid w:val="00522678"/>
    <w:rsid w:val="00522B8F"/>
    <w:rsid w:val="00523CD3"/>
    <w:rsid w:val="0052604E"/>
    <w:rsid w:val="00526464"/>
    <w:rsid w:val="0052753B"/>
    <w:rsid w:val="00530826"/>
    <w:rsid w:val="00530B92"/>
    <w:rsid w:val="00530C1E"/>
    <w:rsid w:val="00530CA3"/>
    <w:rsid w:val="005315A1"/>
    <w:rsid w:val="005335A5"/>
    <w:rsid w:val="0053628B"/>
    <w:rsid w:val="0053661B"/>
    <w:rsid w:val="005406CB"/>
    <w:rsid w:val="00540FC9"/>
    <w:rsid w:val="00542D9D"/>
    <w:rsid w:val="00545B8B"/>
    <w:rsid w:val="005506B1"/>
    <w:rsid w:val="005509C5"/>
    <w:rsid w:val="00551174"/>
    <w:rsid w:val="005527C0"/>
    <w:rsid w:val="00552B45"/>
    <w:rsid w:val="00553590"/>
    <w:rsid w:val="00554835"/>
    <w:rsid w:val="00555E2B"/>
    <w:rsid w:val="0055635D"/>
    <w:rsid w:val="0055688F"/>
    <w:rsid w:val="0056133D"/>
    <w:rsid w:val="00561346"/>
    <w:rsid w:val="005623B7"/>
    <w:rsid w:val="005636B4"/>
    <w:rsid w:val="00563C6D"/>
    <w:rsid w:val="00563E3F"/>
    <w:rsid w:val="00564627"/>
    <w:rsid w:val="005659AC"/>
    <w:rsid w:val="00565C37"/>
    <w:rsid w:val="00565C67"/>
    <w:rsid w:val="00566224"/>
    <w:rsid w:val="00566AC8"/>
    <w:rsid w:val="00567429"/>
    <w:rsid w:val="005678A1"/>
    <w:rsid w:val="00567D51"/>
    <w:rsid w:val="00570651"/>
    <w:rsid w:val="005712FA"/>
    <w:rsid w:val="005722B1"/>
    <w:rsid w:val="00573049"/>
    <w:rsid w:val="00573CC7"/>
    <w:rsid w:val="0057497B"/>
    <w:rsid w:val="00575BEC"/>
    <w:rsid w:val="00575E44"/>
    <w:rsid w:val="00576826"/>
    <w:rsid w:val="005768FB"/>
    <w:rsid w:val="00576930"/>
    <w:rsid w:val="00577443"/>
    <w:rsid w:val="00577B75"/>
    <w:rsid w:val="00585639"/>
    <w:rsid w:val="00590C4E"/>
    <w:rsid w:val="005926A8"/>
    <w:rsid w:val="0059396C"/>
    <w:rsid w:val="00594796"/>
    <w:rsid w:val="00595BDB"/>
    <w:rsid w:val="00596149"/>
    <w:rsid w:val="005A0A6D"/>
    <w:rsid w:val="005A2124"/>
    <w:rsid w:val="005A2DF9"/>
    <w:rsid w:val="005B11F5"/>
    <w:rsid w:val="005B2917"/>
    <w:rsid w:val="005B2A91"/>
    <w:rsid w:val="005B3E3D"/>
    <w:rsid w:val="005C008C"/>
    <w:rsid w:val="005C2124"/>
    <w:rsid w:val="005C27D0"/>
    <w:rsid w:val="005C2F9D"/>
    <w:rsid w:val="005C3040"/>
    <w:rsid w:val="005C34F0"/>
    <w:rsid w:val="005C354A"/>
    <w:rsid w:val="005C36BC"/>
    <w:rsid w:val="005C556D"/>
    <w:rsid w:val="005C5625"/>
    <w:rsid w:val="005C67AD"/>
    <w:rsid w:val="005C706F"/>
    <w:rsid w:val="005D0A68"/>
    <w:rsid w:val="005D25FF"/>
    <w:rsid w:val="005D36CB"/>
    <w:rsid w:val="005D6839"/>
    <w:rsid w:val="005D7379"/>
    <w:rsid w:val="005E1D73"/>
    <w:rsid w:val="005E2693"/>
    <w:rsid w:val="005E304D"/>
    <w:rsid w:val="005E38F8"/>
    <w:rsid w:val="005E4879"/>
    <w:rsid w:val="005E6310"/>
    <w:rsid w:val="005F0055"/>
    <w:rsid w:val="005F18A9"/>
    <w:rsid w:val="005F2A3C"/>
    <w:rsid w:val="005F4734"/>
    <w:rsid w:val="006004E0"/>
    <w:rsid w:val="00601D42"/>
    <w:rsid w:val="006025C7"/>
    <w:rsid w:val="00602FA6"/>
    <w:rsid w:val="006031D7"/>
    <w:rsid w:val="006041E1"/>
    <w:rsid w:val="006043A7"/>
    <w:rsid w:val="00605615"/>
    <w:rsid w:val="00605938"/>
    <w:rsid w:val="006062D3"/>
    <w:rsid w:val="00607AED"/>
    <w:rsid w:val="00607BE1"/>
    <w:rsid w:val="00610546"/>
    <w:rsid w:val="00610864"/>
    <w:rsid w:val="00610FD8"/>
    <w:rsid w:val="00613998"/>
    <w:rsid w:val="00614375"/>
    <w:rsid w:val="00616387"/>
    <w:rsid w:val="006163C5"/>
    <w:rsid w:val="00616AFB"/>
    <w:rsid w:val="00616DD0"/>
    <w:rsid w:val="00616E8A"/>
    <w:rsid w:val="0061769E"/>
    <w:rsid w:val="00617F58"/>
    <w:rsid w:val="006204F3"/>
    <w:rsid w:val="00621828"/>
    <w:rsid w:val="0062193A"/>
    <w:rsid w:val="006232D4"/>
    <w:rsid w:val="0062342E"/>
    <w:rsid w:val="006241FA"/>
    <w:rsid w:val="00625024"/>
    <w:rsid w:val="00625EF0"/>
    <w:rsid w:val="006317FA"/>
    <w:rsid w:val="006323C2"/>
    <w:rsid w:val="006324FE"/>
    <w:rsid w:val="006347A5"/>
    <w:rsid w:val="0063694C"/>
    <w:rsid w:val="00637CA9"/>
    <w:rsid w:val="0064379E"/>
    <w:rsid w:val="00643C8A"/>
    <w:rsid w:val="00643F85"/>
    <w:rsid w:val="00645BE1"/>
    <w:rsid w:val="00645DEC"/>
    <w:rsid w:val="00650515"/>
    <w:rsid w:val="00650685"/>
    <w:rsid w:val="006507F7"/>
    <w:rsid w:val="006514FF"/>
    <w:rsid w:val="00656B6F"/>
    <w:rsid w:val="00657582"/>
    <w:rsid w:val="006600B9"/>
    <w:rsid w:val="00660583"/>
    <w:rsid w:val="006605D2"/>
    <w:rsid w:val="00660783"/>
    <w:rsid w:val="006610D4"/>
    <w:rsid w:val="00661CA5"/>
    <w:rsid w:val="00662082"/>
    <w:rsid w:val="00663037"/>
    <w:rsid w:val="0066339D"/>
    <w:rsid w:val="00663957"/>
    <w:rsid w:val="00663D5A"/>
    <w:rsid w:val="00664903"/>
    <w:rsid w:val="0066557E"/>
    <w:rsid w:val="0067118F"/>
    <w:rsid w:val="00672461"/>
    <w:rsid w:val="00673239"/>
    <w:rsid w:val="00673562"/>
    <w:rsid w:val="006754A9"/>
    <w:rsid w:val="006755F6"/>
    <w:rsid w:val="006758F9"/>
    <w:rsid w:val="00675AC7"/>
    <w:rsid w:val="00676598"/>
    <w:rsid w:val="00676623"/>
    <w:rsid w:val="00676D06"/>
    <w:rsid w:val="00677639"/>
    <w:rsid w:val="006818BF"/>
    <w:rsid w:val="00682391"/>
    <w:rsid w:val="0068391F"/>
    <w:rsid w:val="00683DDD"/>
    <w:rsid w:val="0068451E"/>
    <w:rsid w:val="006858AA"/>
    <w:rsid w:val="00686926"/>
    <w:rsid w:val="006870EE"/>
    <w:rsid w:val="0069029A"/>
    <w:rsid w:val="00691F3C"/>
    <w:rsid w:val="0069205F"/>
    <w:rsid w:val="00693647"/>
    <w:rsid w:val="006969E9"/>
    <w:rsid w:val="00697183"/>
    <w:rsid w:val="006A0754"/>
    <w:rsid w:val="006A0A0A"/>
    <w:rsid w:val="006A0EDB"/>
    <w:rsid w:val="006A48FE"/>
    <w:rsid w:val="006A4C67"/>
    <w:rsid w:val="006A69BD"/>
    <w:rsid w:val="006A6B97"/>
    <w:rsid w:val="006A6CEB"/>
    <w:rsid w:val="006B343A"/>
    <w:rsid w:val="006B3A4D"/>
    <w:rsid w:val="006B3A8C"/>
    <w:rsid w:val="006B3CDD"/>
    <w:rsid w:val="006B4F3E"/>
    <w:rsid w:val="006B65C2"/>
    <w:rsid w:val="006B763C"/>
    <w:rsid w:val="006C007D"/>
    <w:rsid w:val="006C00C0"/>
    <w:rsid w:val="006C0226"/>
    <w:rsid w:val="006C1C96"/>
    <w:rsid w:val="006C2859"/>
    <w:rsid w:val="006C50A5"/>
    <w:rsid w:val="006C695E"/>
    <w:rsid w:val="006D0CC1"/>
    <w:rsid w:val="006D2036"/>
    <w:rsid w:val="006D2E65"/>
    <w:rsid w:val="006D40BF"/>
    <w:rsid w:val="006D7014"/>
    <w:rsid w:val="006D7227"/>
    <w:rsid w:val="006E0232"/>
    <w:rsid w:val="006E19D9"/>
    <w:rsid w:val="006E2E1B"/>
    <w:rsid w:val="006E38FE"/>
    <w:rsid w:val="006E4998"/>
    <w:rsid w:val="006E58D3"/>
    <w:rsid w:val="006E76A6"/>
    <w:rsid w:val="006F1430"/>
    <w:rsid w:val="006F2134"/>
    <w:rsid w:val="006F23FC"/>
    <w:rsid w:val="006F2DCD"/>
    <w:rsid w:val="006F591E"/>
    <w:rsid w:val="006F69D1"/>
    <w:rsid w:val="006F69F6"/>
    <w:rsid w:val="0070017D"/>
    <w:rsid w:val="007007AB"/>
    <w:rsid w:val="007022A7"/>
    <w:rsid w:val="0070390C"/>
    <w:rsid w:val="00707253"/>
    <w:rsid w:val="00707C89"/>
    <w:rsid w:val="00707ED8"/>
    <w:rsid w:val="00713B08"/>
    <w:rsid w:val="00715052"/>
    <w:rsid w:val="00717E4B"/>
    <w:rsid w:val="00721422"/>
    <w:rsid w:val="007235F3"/>
    <w:rsid w:val="0072408A"/>
    <w:rsid w:val="00725368"/>
    <w:rsid w:val="0072577A"/>
    <w:rsid w:val="00725C6A"/>
    <w:rsid w:val="00725CA2"/>
    <w:rsid w:val="00726E5A"/>
    <w:rsid w:val="00727300"/>
    <w:rsid w:val="007302EE"/>
    <w:rsid w:val="007303B5"/>
    <w:rsid w:val="0073047C"/>
    <w:rsid w:val="00731070"/>
    <w:rsid w:val="0073109D"/>
    <w:rsid w:val="0073334A"/>
    <w:rsid w:val="00733427"/>
    <w:rsid w:val="00733BF2"/>
    <w:rsid w:val="0073540A"/>
    <w:rsid w:val="00735B3B"/>
    <w:rsid w:val="007366B1"/>
    <w:rsid w:val="00736942"/>
    <w:rsid w:val="00737A8E"/>
    <w:rsid w:val="00737E8A"/>
    <w:rsid w:val="00740D21"/>
    <w:rsid w:val="00741036"/>
    <w:rsid w:val="00741714"/>
    <w:rsid w:val="0074184E"/>
    <w:rsid w:val="007447D7"/>
    <w:rsid w:val="007448E4"/>
    <w:rsid w:val="00744EA6"/>
    <w:rsid w:val="0074514C"/>
    <w:rsid w:val="00745565"/>
    <w:rsid w:val="00745C9E"/>
    <w:rsid w:val="00745F10"/>
    <w:rsid w:val="00747FA9"/>
    <w:rsid w:val="0075092A"/>
    <w:rsid w:val="0075251B"/>
    <w:rsid w:val="00755C15"/>
    <w:rsid w:val="00756CFB"/>
    <w:rsid w:val="00757D65"/>
    <w:rsid w:val="00760061"/>
    <w:rsid w:val="00761061"/>
    <w:rsid w:val="00762541"/>
    <w:rsid w:val="0076418F"/>
    <w:rsid w:val="00764333"/>
    <w:rsid w:val="00764C3F"/>
    <w:rsid w:val="007659E5"/>
    <w:rsid w:val="00766177"/>
    <w:rsid w:val="0076660F"/>
    <w:rsid w:val="00766B48"/>
    <w:rsid w:val="00766EC6"/>
    <w:rsid w:val="0076755C"/>
    <w:rsid w:val="007710E5"/>
    <w:rsid w:val="007744C1"/>
    <w:rsid w:val="007757D5"/>
    <w:rsid w:val="0077584E"/>
    <w:rsid w:val="00775ED3"/>
    <w:rsid w:val="00776140"/>
    <w:rsid w:val="00777C8C"/>
    <w:rsid w:val="00782356"/>
    <w:rsid w:val="0078364A"/>
    <w:rsid w:val="00783CD5"/>
    <w:rsid w:val="00787001"/>
    <w:rsid w:val="00787257"/>
    <w:rsid w:val="00787305"/>
    <w:rsid w:val="00787FB2"/>
    <w:rsid w:val="0079050B"/>
    <w:rsid w:val="00790D5F"/>
    <w:rsid w:val="007911CC"/>
    <w:rsid w:val="0079174E"/>
    <w:rsid w:val="00791F6F"/>
    <w:rsid w:val="00792563"/>
    <w:rsid w:val="0079650A"/>
    <w:rsid w:val="007A0D09"/>
    <w:rsid w:val="007A2757"/>
    <w:rsid w:val="007A280E"/>
    <w:rsid w:val="007A3610"/>
    <w:rsid w:val="007B134D"/>
    <w:rsid w:val="007B192D"/>
    <w:rsid w:val="007B2B5F"/>
    <w:rsid w:val="007B31B5"/>
    <w:rsid w:val="007B3A5B"/>
    <w:rsid w:val="007B3EBB"/>
    <w:rsid w:val="007B47B8"/>
    <w:rsid w:val="007B4CEB"/>
    <w:rsid w:val="007B6E49"/>
    <w:rsid w:val="007B6F0E"/>
    <w:rsid w:val="007B79CB"/>
    <w:rsid w:val="007C06CD"/>
    <w:rsid w:val="007C1026"/>
    <w:rsid w:val="007C1180"/>
    <w:rsid w:val="007C1367"/>
    <w:rsid w:val="007C37FD"/>
    <w:rsid w:val="007C3944"/>
    <w:rsid w:val="007C441E"/>
    <w:rsid w:val="007C4E1E"/>
    <w:rsid w:val="007C5638"/>
    <w:rsid w:val="007C73E0"/>
    <w:rsid w:val="007D0785"/>
    <w:rsid w:val="007D3A58"/>
    <w:rsid w:val="007D53DE"/>
    <w:rsid w:val="007D5676"/>
    <w:rsid w:val="007D60EE"/>
    <w:rsid w:val="007D6397"/>
    <w:rsid w:val="007D7D5A"/>
    <w:rsid w:val="007E0C83"/>
    <w:rsid w:val="007E2154"/>
    <w:rsid w:val="007E226F"/>
    <w:rsid w:val="007E287A"/>
    <w:rsid w:val="007E2C05"/>
    <w:rsid w:val="007E3609"/>
    <w:rsid w:val="007E3D3F"/>
    <w:rsid w:val="007E6468"/>
    <w:rsid w:val="007E651D"/>
    <w:rsid w:val="007E665E"/>
    <w:rsid w:val="007E6B6C"/>
    <w:rsid w:val="007F0045"/>
    <w:rsid w:val="007F1264"/>
    <w:rsid w:val="007F2249"/>
    <w:rsid w:val="007F3E22"/>
    <w:rsid w:val="007F605F"/>
    <w:rsid w:val="007F7850"/>
    <w:rsid w:val="007F799A"/>
    <w:rsid w:val="00802859"/>
    <w:rsid w:val="00802C28"/>
    <w:rsid w:val="008044DB"/>
    <w:rsid w:val="00807002"/>
    <w:rsid w:val="00807045"/>
    <w:rsid w:val="00807368"/>
    <w:rsid w:val="0080741F"/>
    <w:rsid w:val="00807B0E"/>
    <w:rsid w:val="00811117"/>
    <w:rsid w:val="0081146A"/>
    <w:rsid w:val="00815240"/>
    <w:rsid w:val="00815997"/>
    <w:rsid w:val="00815B0F"/>
    <w:rsid w:val="00815D73"/>
    <w:rsid w:val="00820849"/>
    <w:rsid w:val="00820C9C"/>
    <w:rsid w:val="00822A10"/>
    <w:rsid w:val="00822CA9"/>
    <w:rsid w:val="008233F9"/>
    <w:rsid w:val="008238F1"/>
    <w:rsid w:val="00823FC3"/>
    <w:rsid w:val="0082522F"/>
    <w:rsid w:val="008252C3"/>
    <w:rsid w:val="008261CB"/>
    <w:rsid w:val="00826BCF"/>
    <w:rsid w:val="00827357"/>
    <w:rsid w:val="00830956"/>
    <w:rsid w:val="00831808"/>
    <w:rsid w:val="00831D15"/>
    <w:rsid w:val="0083217D"/>
    <w:rsid w:val="00832C90"/>
    <w:rsid w:val="0083305C"/>
    <w:rsid w:val="00833548"/>
    <w:rsid w:val="0083441E"/>
    <w:rsid w:val="0083453D"/>
    <w:rsid w:val="00834C73"/>
    <w:rsid w:val="00837D3F"/>
    <w:rsid w:val="00837EBA"/>
    <w:rsid w:val="00841A41"/>
    <w:rsid w:val="00841DC4"/>
    <w:rsid w:val="00842F31"/>
    <w:rsid w:val="0084529D"/>
    <w:rsid w:val="00845AB7"/>
    <w:rsid w:val="00845DE4"/>
    <w:rsid w:val="008463D0"/>
    <w:rsid w:val="008478D0"/>
    <w:rsid w:val="008504AB"/>
    <w:rsid w:val="008511F4"/>
    <w:rsid w:val="00851EF5"/>
    <w:rsid w:val="00852125"/>
    <w:rsid w:val="0085353C"/>
    <w:rsid w:val="00854A1F"/>
    <w:rsid w:val="00854FEF"/>
    <w:rsid w:val="008554C9"/>
    <w:rsid w:val="0085598F"/>
    <w:rsid w:val="00860350"/>
    <w:rsid w:val="00861A78"/>
    <w:rsid w:val="008633FF"/>
    <w:rsid w:val="00863FEE"/>
    <w:rsid w:val="00864D94"/>
    <w:rsid w:val="00865EFF"/>
    <w:rsid w:val="00866394"/>
    <w:rsid w:val="0087497A"/>
    <w:rsid w:val="00875188"/>
    <w:rsid w:val="0087570D"/>
    <w:rsid w:val="00876C95"/>
    <w:rsid w:val="00883625"/>
    <w:rsid w:val="00884452"/>
    <w:rsid w:val="008863CD"/>
    <w:rsid w:val="00886940"/>
    <w:rsid w:val="00887151"/>
    <w:rsid w:val="00887C7F"/>
    <w:rsid w:val="00890BFB"/>
    <w:rsid w:val="00890EA5"/>
    <w:rsid w:val="00891849"/>
    <w:rsid w:val="0089318E"/>
    <w:rsid w:val="00894A0E"/>
    <w:rsid w:val="00894D5C"/>
    <w:rsid w:val="0089533B"/>
    <w:rsid w:val="00895EFC"/>
    <w:rsid w:val="0089670F"/>
    <w:rsid w:val="0089691E"/>
    <w:rsid w:val="00896B89"/>
    <w:rsid w:val="00896BCE"/>
    <w:rsid w:val="00897CDD"/>
    <w:rsid w:val="00897F94"/>
    <w:rsid w:val="008A0007"/>
    <w:rsid w:val="008A3AEE"/>
    <w:rsid w:val="008A43D9"/>
    <w:rsid w:val="008A4795"/>
    <w:rsid w:val="008A4D80"/>
    <w:rsid w:val="008A57DB"/>
    <w:rsid w:val="008A6569"/>
    <w:rsid w:val="008B15CB"/>
    <w:rsid w:val="008B4A91"/>
    <w:rsid w:val="008B4F38"/>
    <w:rsid w:val="008B6E44"/>
    <w:rsid w:val="008B73A7"/>
    <w:rsid w:val="008C1F65"/>
    <w:rsid w:val="008C31BA"/>
    <w:rsid w:val="008C4509"/>
    <w:rsid w:val="008C458F"/>
    <w:rsid w:val="008C47DD"/>
    <w:rsid w:val="008C518F"/>
    <w:rsid w:val="008C5B5A"/>
    <w:rsid w:val="008C663C"/>
    <w:rsid w:val="008C6887"/>
    <w:rsid w:val="008D1056"/>
    <w:rsid w:val="008D204B"/>
    <w:rsid w:val="008D3138"/>
    <w:rsid w:val="008D3B10"/>
    <w:rsid w:val="008D4F73"/>
    <w:rsid w:val="008D5EB6"/>
    <w:rsid w:val="008D756A"/>
    <w:rsid w:val="008E1CA4"/>
    <w:rsid w:val="008E254C"/>
    <w:rsid w:val="008E4F04"/>
    <w:rsid w:val="008E5393"/>
    <w:rsid w:val="008E5479"/>
    <w:rsid w:val="008E59FD"/>
    <w:rsid w:val="008E69FA"/>
    <w:rsid w:val="008E6A6C"/>
    <w:rsid w:val="008E6EF6"/>
    <w:rsid w:val="008F0E71"/>
    <w:rsid w:val="008F2752"/>
    <w:rsid w:val="008F2F80"/>
    <w:rsid w:val="008F3038"/>
    <w:rsid w:val="008F402A"/>
    <w:rsid w:val="008F45ED"/>
    <w:rsid w:val="008F487A"/>
    <w:rsid w:val="008F4EC6"/>
    <w:rsid w:val="008F511C"/>
    <w:rsid w:val="00901123"/>
    <w:rsid w:val="009019AC"/>
    <w:rsid w:val="00901EA9"/>
    <w:rsid w:val="00902AFE"/>
    <w:rsid w:val="00904F59"/>
    <w:rsid w:val="00905613"/>
    <w:rsid w:val="00910B28"/>
    <w:rsid w:val="00912F5D"/>
    <w:rsid w:val="00913089"/>
    <w:rsid w:val="009169F7"/>
    <w:rsid w:val="0091799F"/>
    <w:rsid w:val="009205F8"/>
    <w:rsid w:val="00920C8A"/>
    <w:rsid w:val="00921CAD"/>
    <w:rsid w:val="00921EC6"/>
    <w:rsid w:val="0092523A"/>
    <w:rsid w:val="00926CDC"/>
    <w:rsid w:val="009273DF"/>
    <w:rsid w:val="00927872"/>
    <w:rsid w:val="00927E6B"/>
    <w:rsid w:val="00930230"/>
    <w:rsid w:val="00930E4D"/>
    <w:rsid w:val="00933246"/>
    <w:rsid w:val="00935B49"/>
    <w:rsid w:val="00936782"/>
    <w:rsid w:val="00936988"/>
    <w:rsid w:val="0093721B"/>
    <w:rsid w:val="009373B2"/>
    <w:rsid w:val="00937F77"/>
    <w:rsid w:val="009407B6"/>
    <w:rsid w:val="009407FD"/>
    <w:rsid w:val="00941B4C"/>
    <w:rsid w:val="0094322C"/>
    <w:rsid w:val="0094351F"/>
    <w:rsid w:val="009442E3"/>
    <w:rsid w:val="0094459F"/>
    <w:rsid w:val="00947FE9"/>
    <w:rsid w:val="00951004"/>
    <w:rsid w:val="009517E1"/>
    <w:rsid w:val="009531E0"/>
    <w:rsid w:val="00953C63"/>
    <w:rsid w:val="00955BBF"/>
    <w:rsid w:val="00957013"/>
    <w:rsid w:val="009572CD"/>
    <w:rsid w:val="00960BAF"/>
    <w:rsid w:val="009614DE"/>
    <w:rsid w:val="009647FF"/>
    <w:rsid w:val="00965943"/>
    <w:rsid w:val="009666D5"/>
    <w:rsid w:val="00966AAC"/>
    <w:rsid w:val="00966E8D"/>
    <w:rsid w:val="009675C3"/>
    <w:rsid w:val="00970A6C"/>
    <w:rsid w:val="00971F33"/>
    <w:rsid w:val="009733C6"/>
    <w:rsid w:val="00974EF8"/>
    <w:rsid w:val="00976117"/>
    <w:rsid w:val="009765A3"/>
    <w:rsid w:val="009802F5"/>
    <w:rsid w:val="00982B30"/>
    <w:rsid w:val="00982F6A"/>
    <w:rsid w:val="00983303"/>
    <w:rsid w:val="009833DC"/>
    <w:rsid w:val="00985C08"/>
    <w:rsid w:val="00986375"/>
    <w:rsid w:val="00990598"/>
    <w:rsid w:val="00990705"/>
    <w:rsid w:val="00991F2E"/>
    <w:rsid w:val="00992698"/>
    <w:rsid w:val="00993D4A"/>
    <w:rsid w:val="00993E68"/>
    <w:rsid w:val="00995CE4"/>
    <w:rsid w:val="00997A31"/>
    <w:rsid w:val="00997B6C"/>
    <w:rsid w:val="009A0914"/>
    <w:rsid w:val="009A0D78"/>
    <w:rsid w:val="009A6535"/>
    <w:rsid w:val="009A6802"/>
    <w:rsid w:val="009A6C10"/>
    <w:rsid w:val="009B0410"/>
    <w:rsid w:val="009B0E39"/>
    <w:rsid w:val="009B2D7B"/>
    <w:rsid w:val="009B37DA"/>
    <w:rsid w:val="009B46A1"/>
    <w:rsid w:val="009B4900"/>
    <w:rsid w:val="009B58ED"/>
    <w:rsid w:val="009B74A9"/>
    <w:rsid w:val="009B773D"/>
    <w:rsid w:val="009C0C3C"/>
    <w:rsid w:val="009C0C91"/>
    <w:rsid w:val="009C13EE"/>
    <w:rsid w:val="009C1DE2"/>
    <w:rsid w:val="009C4B3B"/>
    <w:rsid w:val="009C54E8"/>
    <w:rsid w:val="009C5913"/>
    <w:rsid w:val="009C5EAD"/>
    <w:rsid w:val="009C7BD5"/>
    <w:rsid w:val="009D03D6"/>
    <w:rsid w:val="009D218E"/>
    <w:rsid w:val="009D6C16"/>
    <w:rsid w:val="009D6D2C"/>
    <w:rsid w:val="009D7FBA"/>
    <w:rsid w:val="009E0B2D"/>
    <w:rsid w:val="009E179C"/>
    <w:rsid w:val="009E1FBD"/>
    <w:rsid w:val="009E2789"/>
    <w:rsid w:val="009E5B4C"/>
    <w:rsid w:val="009E5DCD"/>
    <w:rsid w:val="009E62FE"/>
    <w:rsid w:val="009E6AA9"/>
    <w:rsid w:val="009E6B1A"/>
    <w:rsid w:val="009F1CDB"/>
    <w:rsid w:val="009F2900"/>
    <w:rsid w:val="009F3A1B"/>
    <w:rsid w:val="009F3AE1"/>
    <w:rsid w:val="009F3D11"/>
    <w:rsid w:val="009F671E"/>
    <w:rsid w:val="009F6BAA"/>
    <w:rsid w:val="009F6D6B"/>
    <w:rsid w:val="009F7354"/>
    <w:rsid w:val="009F7A93"/>
    <w:rsid w:val="00A0069B"/>
    <w:rsid w:val="00A0121E"/>
    <w:rsid w:val="00A0222E"/>
    <w:rsid w:val="00A0336F"/>
    <w:rsid w:val="00A04325"/>
    <w:rsid w:val="00A047CE"/>
    <w:rsid w:val="00A05B0C"/>
    <w:rsid w:val="00A05DE2"/>
    <w:rsid w:val="00A06E2F"/>
    <w:rsid w:val="00A1029E"/>
    <w:rsid w:val="00A10C94"/>
    <w:rsid w:val="00A10F59"/>
    <w:rsid w:val="00A11E2E"/>
    <w:rsid w:val="00A12DBA"/>
    <w:rsid w:val="00A13632"/>
    <w:rsid w:val="00A143FA"/>
    <w:rsid w:val="00A14C41"/>
    <w:rsid w:val="00A14E12"/>
    <w:rsid w:val="00A17DAD"/>
    <w:rsid w:val="00A205F6"/>
    <w:rsid w:val="00A20E48"/>
    <w:rsid w:val="00A24400"/>
    <w:rsid w:val="00A2542A"/>
    <w:rsid w:val="00A2548D"/>
    <w:rsid w:val="00A25D1E"/>
    <w:rsid w:val="00A30663"/>
    <w:rsid w:val="00A30DFB"/>
    <w:rsid w:val="00A31932"/>
    <w:rsid w:val="00A331FC"/>
    <w:rsid w:val="00A33CCD"/>
    <w:rsid w:val="00A356CA"/>
    <w:rsid w:val="00A36E32"/>
    <w:rsid w:val="00A373A2"/>
    <w:rsid w:val="00A43183"/>
    <w:rsid w:val="00A431E8"/>
    <w:rsid w:val="00A4348C"/>
    <w:rsid w:val="00A47237"/>
    <w:rsid w:val="00A475EB"/>
    <w:rsid w:val="00A50191"/>
    <w:rsid w:val="00A540E6"/>
    <w:rsid w:val="00A54BAA"/>
    <w:rsid w:val="00A559F6"/>
    <w:rsid w:val="00A573EC"/>
    <w:rsid w:val="00A60052"/>
    <w:rsid w:val="00A617F8"/>
    <w:rsid w:val="00A62ECD"/>
    <w:rsid w:val="00A634C0"/>
    <w:rsid w:val="00A63C1B"/>
    <w:rsid w:val="00A63FA3"/>
    <w:rsid w:val="00A648EE"/>
    <w:rsid w:val="00A64926"/>
    <w:rsid w:val="00A649CB"/>
    <w:rsid w:val="00A651F6"/>
    <w:rsid w:val="00A6535C"/>
    <w:rsid w:val="00A653BE"/>
    <w:rsid w:val="00A666BC"/>
    <w:rsid w:val="00A67F40"/>
    <w:rsid w:val="00A727EE"/>
    <w:rsid w:val="00A74B4A"/>
    <w:rsid w:val="00A74BA7"/>
    <w:rsid w:val="00A74DE5"/>
    <w:rsid w:val="00A75C20"/>
    <w:rsid w:val="00A815B1"/>
    <w:rsid w:val="00A8252C"/>
    <w:rsid w:val="00A826D9"/>
    <w:rsid w:val="00A8270A"/>
    <w:rsid w:val="00A847BF"/>
    <w:rsid w:val="00A84F35"/>
    <w:rsid w:val="00A86172"/>
    <w:rsid w:val="00A86DB5"/>
    <w:rsid w:val="00A8781B"/>
    <w:rsid w:val="00A87C4F"/>
    <w:rsid w:val="00A91E55"/>
    <w:rsid w:val="00A91E82"/>
    <w:rsid w:val="00A93BB3"/>
    <w:rsid w:val="00A93BC9"/>
    <w:rsid w:val="00A9514B"/>
    <w:rsid w:val="00A9588E"/>
    <w:rsid w:val="00A95F90"/>
    <w:rsid w:val="00AA14B4"/>
    <w:rsid w:val="00AA33B0"/>
    <w:rsid w:val="00AA5F96"/>
    <w:rsid w:val="00AB2177"/>
    <w:rsid w:val="00AB24CD"/>
    <w:rsid w:val="00AB4D6E"/>
    <w:rsid w:val="00AB5B42"/>
    <w:rsid w:val="00AB7B7C"/>
    <w:rsid w:val="00AB7BA4"/>
    <w:rsid w:val="00AC2A6D"/>
    <w:rsid w:val="00AC40CA"/>
    <w:rsid w:val="00AC6A50"/>
    <w:rsid w:val="00AC7030"/>
    <w:rsid w:val="00AC7A85"/>
    <w:rsid w:val="00AC7C23"/>
    <w:rsid w:val="00AD0061"/>
    <w:rsid w:val="00AD00DD"/>
    <w:rsid w:val="00AD1975"/>
    <w:rsid w:val="00AD21B7"/>
    <w:rsid w:val="00AD2B54"/>
    <w:rsid w:val="00AD3A51"/>
    <w:rsid w:val="00AD5A3C"/>
    <w:rsid w:val="00AD674E"/>
    <w:rsid w:val="00AD6D88"/>
    <w:rsid w:val="00AD7C13"/>
    <w:rsid w:val="00AD7EB2"/>
    <w:rsid w:val="00AE0D6B"/>
    <w:rsid w:val="00AE0F3C"/>
    <w:rsid w:val="00AE20C2"/>
    <w:rsid w:val="00AE2C04"/>
    <w:rsid w:val="00AE2DA0"/>
    <w:rsid w:val="00AE4D71"/>
    <w:rsid w:val="00AE5343"/>
    <w:rsid w:val="00AE5AFF"/>
    <w:rsid w:val="00AE7E3C"/>
    <w:rsid w:val="00AF0B2C"/>
    <w:rsid w:val="00AF2449"/>
    <w:rsid w:val="00AF337B"/>
    <w:rsid w:val="00AF4A28"/>
    <w:rsid w:val="00AF4B0A"/>
    <w:rsid w:val="00AF659B"/>
    <w:rsid w:val="00AF6AC3"/>
    <w:rsid w:val="00AF7D19"/>
    <w:rsid w:val="00B00E54"/>
    <w:rsid w:val="00B01473"/>
    <w:rsid w:val="00B0187B"/>
    <w:rsid w:val="00B01D6D"/>
    <w:rsid w:val="00B0228C"/>
    <w:rsid w:val="00B026A6"/>
    <w:rsid w:val="00B02B4E"/>
    <w:rsid w:val="00B02D86"/>
    <w:rsid w:val="00B03D33"/>
    <w:rsid w:val="00B04432"/>
    <w:rsid w:val="00B04F80"/>
    <w:rsid w:val="00B05363"/>
    <w:rsid w:val="00B06A33"/>
    <w:rsid w:val="00B07703"/>
    <w:rsid w:val="00B1071C"/>
    <w:rsid w:val="00B10B25"/>
    <w:rsid w:val="00B10FDC"/>
    <w:rsid w:val="00B14122"/>
    <w:rsid w:val="00B14277"/>
    <w:rsid w:val="00B143DE"/>
    <w:rsid w:val="00B149AE"/>
    <w:rsid w:val="00B16179"/>
    <w:rsid w:val="00B16CED"/>
    <w:rsid w:val="00B179F4"/>
    <w:rsid w:val="00B208F8"/>
    <w:rsid w:val="00B20BB6"/>
    <w:rsid w:val="00B224CB"/>
    <w:rsid w:val="00B2297F"/>
    <w:rsid w:val="00B22A6B"/>
    <w:rsid w:val="00B23BAB"/>
    <w:rsid w:val="00B31721"/>
    <w:rsid w:val="00B32C3E"/>
    <w:rsid w:val="00B33D3F"/>
    <w:rsid w:val="00B35295"/>
    <w:rsid w:val="00B366B2"/>
    <w:rsid w:val="00B3733C"/>
    <w:rsid w:val="00B37DF9"/>
    <w:rsid w:val="00B40A55"/>
    <w:rsid w:val="00B43E3C"/>
    <w:rsid w:val="00B44C7E"/>
    <w:rsid w:val="00B458A4"/>
    <w:rsid w:val="00B45903"/>
    <w:rsid w:val="00B463EA"/>
    <w:rsid w:val="00B469C7"/>
    <w:rsid w:val="00B46FD2"/>
    <w:rsid w:val="00B50543"/>
    <w:rsid w:val="00B51D4F"/>
    <w:rsid w:val="00B5233D"/>
    <w:rsid w:val="00B5243E"/>
    <w:rsid w:val="00B52EBD"/>
    <w:rsid w:val="00B54A24"/>
    <w:rsid w:val="00B55549"/>
    <w:rsid w:val="00B560ED"/>
    <w:rsid w:val="00B570EC"/>
    <w:rsid w:val="00B57175"/>
    <w:rsid w:val="00B57255"/>
    <w:rsid w:val="00B57FD0"/>
    <w:rsid w:val="00B60D89"/>
    <w:rsid w:val="00B6188B"/>
    <w:rsid w:val="00B63E47"/>
    <w:rsid w:val="00B6422B"/>
    <w:rsid w:val="00B64296"/>
    <w:rsid w:val="00B642A4"/>
    <w:rsid w:val="00B646B4"/>
    <w:rsid w:val="00B64F37"/>
    <w:rsid w:val="00B6502A"/>
    <w:rsid w:val="00B70325"/>
    <w:rsid w:val="00B7115E"/>
    <w:rsid w:val="00B72669"/>
    <w:rsid w:val="00B72EC3"/>
    <w:rsid w:val="00B73195"/>
    <w:rsid w:val="00B7339F"/>
    <w:rsid w:val="00B740BB"/>
    <w:rsid w:val="00B75C6C"/>
    <w:rsid w:val="00B804AE"/>
    <w:rsid w:val="00B8148C"/>
    <w:rsid w:val="00B81706"/>
    <w:rsid w:val="00B81C8C"/>
    <w:rsid w:val="00B83E40"/>
    <w:rsid w:val="00B84563"/>
    <w:rsid w:val="00B85805"/>
    <w:rsid w:val="00B85C9D"/>
    <w:rsid w:val="00B86D0C"/>
    <w:rsid w:val="00B95891"/>
    <w:rsid w:val="00B95FBB"/>
    <w:rsid w:val="00B965FE"/>
    <w:rsid w:val="00B96C74"/>
    <w:rsid w:val="00B97660"/>
    <w:rsid w:val="00BA135D"/>
    <w:rsid w:val="00BA142E"/>
    <w:rsid w:val="00BA2646"/>
    <w:rsid w:val="00BA36FD"/>
    <w:rsid w:val="00BA3A0D"/>
    <w:rsid w:val="00BA5643"/>
    <w:rsid w:val="00BA59BB"/>
    <w:rsid w:val="00BA69DF"/>
    <w:rsid w:val="00BA71AD"/>
    <w:rsid w:val="00BB2C54"/>
    <w:rsid w:val="00BB2CB7"/>
    <w:rsid w:val="00BB33D8"/>
    <w:rsid w:val="00BB3E66"/>
    <w:rsid w:val="00BB528D"/>
    <w:rsid w:val="00BB5ECD"/>
    <w:rsid w:val="00BB6FA2"/>
    <w:rsid w:val="00BC29AC"/>
    <w:rsid w:val="00BC4C7F"/>
    <w:rsid w:val="00BC6C8B"/>
    <w:rsid w:val="00BC72E1"/>
    <w:rsid w:val="00BC7629"/>
    <w:rsid w:val="00BD1B1F"/>
    <w:rsid w:val="00BD2B9C"/>
    <w:rsid w:val="00BD38DF"/>
    <w:rsid w:val="00BD4726"/>
    <w:rsid w:val="00BD5E29"/>
    <w:rsid w:val="00BD60DA"/>
    <w:rsid w:val="00BD74DF"/>
    <w:rsid w:val="00BD77C4"/>
    <w:rsid w:val="00BE0193"/>
    <w:rsid w:val="00BE192C"/>
    <w:rsid w:val="00BE1B02"/>
    <w:rsid w:val="00BE2289"/>
    <w:rsid w:val="00BE2BF1"/>
    <w:rsid w:val="00BE2FC0"/>
    <w:rsid w:val="00BE31A3"/>
    <w:rsid w:val="00BE4FC2"/>
    <w:rsid w:val="00BE6768"/>
    <w:rsid w:val="00BE71F9"/>
    <w:rsid w:val="00BE73B1"/>
    <w:rsid w:val="00BE7494"/>
    <w:rsid w:val="00BE7FA7"/>
    <w:rsid w:val="00BE7FC0"/>
    <w:rsid w:val="00BF07F6"/>
    <w:rsid w:val="00BF0C46"/>
    <w:rsid w:val="00BF15BF"/>
    <w:rsid w:val="00BF2483"/>
    <w:rsid w:val="00BF2DFA"/>
    <w:rsid w:val="00BF572F"/>
    <w:rsid w:val="00BF5BC7"/>
    <w:rsid w:val="00BF6CC8"/>
    <w:rsid w:val="00BF7833"/>
    <w:rsid w:val="00C00DC1"/>
    <w:rsid w:val="00C023AC"/>
    <w:rsid w:val="00C036F8"/>
    <w:rsid w:val="00C105F5"/>
    <w:rsid w:val="00C1069E"/>
    <w:rsid w:val="00C110D8"/>
    <w:rsid w:val="00C1493D"/>
    <w:rsid w:val="00C152E8"/>
    <w:rsid w:val="00C21B80"/>
    <w:rsid w:val="00C2257F"/>
    <w:rsid w:val="00C228B0"/>
    <w:rsid w:val="00C237FA"/>
    <w:rsid w:val="00C23BA1"/>
    <w:rsid w:val="00C25756"/>
    <w:rsid w:val="00C25978"/>
    <w:rsid w:val="00C259E3"/>
    <w:rsid w:val="00C2604B"/>
    <w:rsid w:val="00C27B6E"/>
    <w:rsid w:val="00C27C72"/>
    <w:rsid w:val="00C30D9E"/>
    <w:rsid w:val="00C3165A"/>
    <w:rsid w:val="00C31A12"/>
    <w:rsid w:val="00C3242A"/>
    <w:rsid w:val="00C32F3F"/>
    <w:rsid w:val="00C33CEC"/>
    <w:rsid w:val="00C34114"/>
    <w:rsid w:val="00C34351"/>
    <w:rsid w:val="00C34CB8"/>
    <w:rsid w:val="00C34CE0"/>
    <w:rsid w:val="00C35F85"/>
    <w:rsid w:val="00C36757"/>
    <w:rsid w:val="00C37EB9"/>
    <w:rsid w:val="00C40F14"/>
    <w:rsid w:val="00C41873"/>
    <w:rsid w:val="00C429E4"/>
    <w:rsid w:val="00C44DA9"/>
    <w:rsid w:val="00C476D4"/>
    <w:rsid w:val="00C4789A"/>
    <w:rsid w:val="00C47CA0"/>
    <w:rsid w:val="00C51BCD"/>
    <w:rsid w:val="00C535A6"/>
    <w:rsid w:val="00C53EDA"/>
    <w:rsid w:val="00C54709"/>
    <w:rsid w:val="00C566BB"/>
    <w:rsid w:val="00C569DE"/>
    <w:rsid w:val="00C60844"/>
    <w:rsid w:val="00C60F57"/>
    <w:rsid w:val="00C634E3"/>
    <w:rsid w:val="00C63CB7"/>
    <w:rsid w:val="00C64E35"/>
    <w:rsid w:val="00C64EC3"/>
    <w:rsid w:val="00C66CA0"/>
    <w:rsid w:val="00C70F13"/>
    <w:rsid w:val="00C719B5"/>
    <w:rsid w:val="00C71E4A"/>
    <w:rsid w:val="00C72292"/>
    <w:rsid w:val="00C748F9"/>
    <w:rsid w:val="00C77416"/>
    <w:rsid w:val="00C778F5"/>
    <w:rsid w:val="00C802E4"/>
    <w:rsid w:val="00C81B17"/>
    <w:rsid w:val="00C828F1"/>
    <w:rsid w:val="00C836DA"/>
    <w:rsid w:val="00C83B68"/>
    <w:rsid w:val="00C8427F"/>
    <w:rsid w:val="00C858AA"/>
    <w:rsid w:val="00C862C5"/>
    <w:rsid w:val="00C86E0F"/>
    <w:rsid w:val="00C9348E"/>
    <w:rsid w:val="00C934EE"/>
    <w:rsid w:val="00C93674"/>
    <w:rsid w:val="00C93858"/>
    <w:rsid w:val="00C93CF7"/>
    <w:rsid w:val="00C93FA3"/>
    <w:rsid w:val="00C94566"/>
    <w:rsid w:val="00C94855"/>
    <w:rsid w:val="00C96045"/>
    <w:rsid w:val="00C96390"/>
    <w:rsid w:val="00C9649D"/>
    <w:rsid w:val="00C96EC1"/>
    <w:rsid w:val="00C973A3"/>
    <w:rsid w:val="00CA133D"/>
    <w:rsid w:val="00CA37F9"/>
    <w:rsid w:val="00CA44EE"/>
    <w:rsid w:val="00CA5091"/>
    <w:rsid w:val="00CA5DBD"/>
    <w:rsid w:val="00CB39A3"/>
    <w:rsid w:val="00CB46A0"/>
    <w:rsid w:val="00CB62F5"/>
    <w:rsid w:val="00CB7307"/>
    <w:rsid w:val="00CB75DD"/>
    <w:rsid w:val="00CC3044"/>
    <w:rsid w:val="00CC3C5C"/>
    <w:rsid w:val="00CC5D0D"/>
    <w:rsid w:val="00CC7485"/>
    <w:rsid w:val="00CD0DA4"/>
    <w:rsid w:val="00CD1C52"/>
    <w:rsid w:val="00CD239A"/>
    <w:rsid w:val="00CD26F5"/>
    <w:rsid w:val="00CD44A7"/>
    <w:rsid w:val="00CD4A11"/>
    <w:rsid w:val="00CD4B7D"/>
    <w:rsid w:val="00CD4BD0"/>
    <w:rsid w:val="00CD7076"/>
    <w:rsid w:val="00CD72D0"/>
    <w:rsid w:val="00CE0B29"/>
    <w:rsid w:val="00CE173B"/>
    <w:rsid w:val="00CE2D15"/>
    <w:rsid w:val="00CE3292"/>
    <w:rsid w:val="00CE3599"/>
    <w:rsid w:val="00CE5302"/>
    <w:rsid w:val="00CE7094"/>
    <w:rsid w:val="00CE7AA9"/>
    <w:rsid w:val="00CF19D3"/>
    <w:rsid w:val="00CF21D0"/>
    <w:rsid w:val="00CF2790"/>
    <w:rsid w:val="00CF3DE8"/>
    <w:rsid w:val="00CF3F05"/>
    <w:rsid w:val="00CF69DB"/>
    <w:rsid w:val="00CF6B5D"/>
    <w:rsid w:val="00D011A4"/>
    <w:rsid w:val="00D0241D"/>
    <w:rsid w:val="00D0267C"/>
    <w:rsid w:val="00D03ACF"/>
    <w:rsid w:val="00D0482E"/>
    <w:rsid w:val="00D04A0F"/>
    <w:rsid w:val="00D06B91"/>
    <w:rsid w:val="00D06D0B"/>
    <w:rsid w:val="00D0762F"/>
    <w:rsid w:val="00D1084E"/>
    <w:rsid w:val="00D11379"/>
    <w:rsid w:val="00D113C6"/>
    <w:rsid w:val="00D11993"/>
    <w:rsid w:val="00D119BE"/>
    <w:rsid w:val="00D1306D"/>
    <w:rsid w:val="00D1368E"/>
    <w:rsid w:val="00D16196"/>
    <w:rsid w:val="00D1666F"/>
    <w:rsid w:val="00D16867"/>
    <w:rsid w:val="00D20AD8"/>
    <w:rsid w:val="00D23301"/>
    <w:rsid w:val="00D235F9"/>
    <w:rsid w:val="00D2507B"/>
    <w:rsid w:val="00D26533"/>
    <w:rsid w:val="00D26814"/>
    <w:rsid w:val="00D304C0"/>
    <w:rsid w:val="00D3056C"/>
    <w:rsid w:val="00D3182D"/>
    <w:rsid w:val="00D327C3"/>
    <w:rsid w:val="00D33876"/>
    <w:rsid w:val="00D342E4"/>
    <w:rsid w:val="00D37C4D"/>
    <w:rsid w:val="00D40F3A"/>
    <w:rsid w:val="00D41118"/>
    <w:rsid w:val="00D41C85"/>
    <w:rsid w:val="00D47671"/>
    <w:rsid w:val="00D47EF7"/>
    <w:rsid w:val="00D500D0"/>
    <w:rsid w:val="00D529E9"/>
    <w:rsid w:val="00D52CFC"/>
    <w:rsid w:val="00D54298"/>
    <w:rsid w:val="00D5574D"/>
    <w:rsid w:val="00D56615"/>
    <w:rsid w:val="00D5773C"/>
    <w:rsid w:val="00D5789E"/>
    <w:rsid w:val="00D60889"/>
    <w:rsid w:val="00D609F0"/>
    <w:rsid w:val="00D618A6"/>
    <w:rsid w:val="00D62B4D"/>
    <w:rsid w:val="00D64382"/>
    <w:rsid w:val="00D65337"/>
    <w:rsid w:val="00D67FC6"/>
    <w:rsid w:val="00D73720"/>
    <w:rsid w:val="00D74C6C"/>
    <w:rsid w:val="00D75201"/>
    <w:rsid w:val="00D76860"/>
    <w:rsid w:val="00D775D9"/>
    <w:rsid w:val="00D80A2F"/>
    <w:rsid w:val="00D80ABB"/>
    <w:rsid w:val="00D815CD"/>
    <w:rsid w:val="00D830C2"/>
    <w:rsid w:val="00D831B7"/>
    <w:rsid w:val="00D83FD0"/>
    <w:rsid w:val="00D8430E"/>
    <w:rsid w:val="00D84421"/>
    <w:rsid w:val="00D84893"/>
    <w:rsid w:val="00D85768"/>
    <w:rsid w:val="00D87A4E"/>
    <w:rsid w:val="00D91358"/>
    <w:rsid w:val="00D928D7"/>
    <w:rsid w:val="00D92C69"/>
    <w:rsid w:val="00D93A54"/>
    <w:rsid w:val="00D94140"/>
    <w:rsid w:val="00D95D74"/>
    <w:rsid w:val="00D97032"/>
    <w:rsid w:val="00D9750C"/>
    <w:rsid w:val="00DA001B"/>
    <w:rsid w:val="00DA0FD3"/>
    <w:rsid w:val="00DA11EB"/>
    <w:rsid w:val="00DA15CF"/>
    <w:rsid w:val="00DA237F"/>
    <w:rsid w:val="00DA27DF"/>
    <w:rsid w:val="00DA2BAD"/>
    <w:rsid w:val="00DA2C75"/>
    <w:rsid w:val="00DA448A"/>
    <w:rsid w:val="00DA5847"/>
    <w:rsid w:val="00DA6981"/>
    <w:rsid w:val="00DB23B6"/>
    <w:rsid w:val="00DB24BF"/>
    <w:rsid w:val="00DB3DE7"/>
    <w:rsid w:val="00DB4685"/>
    <w:rsid w:val="00DB566E"/>
    <w:rsid w:val="00DB647F"/>
    <w:rsid w:val="00DB6AC8"/>
    <w:rsid w:val="00DB7089"/>
    <w:rsid w:val="00DB70CC"/>
    <w:rsid w:val="00DB73C5"/>
    <w:rsid w:val="00DC0E25"/>
    <w:rsid w:val="00DC2C8A"/>
    <w:rsid w:val="00DC3E5E"/>
    <w:rsid w:val="00DC4ED3"/>
    <w:rsid w:val="00DC4FF8"/>
    <w:rsid w:val="00DC51B6"/>
    <w:rsid w:val="00DC7FF1"/>
    <w:rsid w:val="00DD1129"/>
    <w:rsid w:val="00DD27E0"/>
    <w:rsid w:val="00DD28BE"/>
    <w:rsid w:val="00DD2C35"/>
    <w:rsid w:val="00DD3F94"/>
    <w:rsid w:val="00DD48A1"/>
    <w:rsid w:val="00DD524B"/>
    <w:rsid w:val="00DD56A7"/>
    <w:rsid w:val="00DE0982"/>
    <w:rsid w:val="00DE2AEC"/>
    <w:rsid w:val="00DE3827"/>
    <w:rsid w:val="00DF04E7"/>
    <w:rsid w:val="00DF0998"/>
    <w:rsid w:val="00DF1DC9"/>
    <w:rsid w:val="00DF2775"/>
    <w:rsid w:val="00DF4312"/>
    <w:rsid w:val="00DF625B"/>
    <w:rsid w:val="00DF699F"/>
    <w:rsid w:val="00DF7680"/>
    <w:rsid w:val="00E00DE7"/>
    <w:rsid w:val="00E00F46"/>
    <w:rsid w:val="00E01099"/>
    <w:rsid w:val="00E0178A"/>
    <w:rsid w:val="00E02881"/>
    <w:rsid w:val="00E040F5"/>
    <w:rsid w:val="00E046FD"/>
    <w:rsid w:val="00E060CA"/>
    <w:rsid w:val="00E11E81"/>
    <w:rsid w:val="00E14B58"/>
    <w:rsid w:val="00E155B0"/>
    <w:rsid w:val="00E157D5"/>
    <w:rsid w:val="00E1588C"/>
    <w:rsid w:val="00E17FE7"/>
    <w:rsid w:val="00E20A89"/>
    <w:rsid w:val="00E22AA2"/>
    <w:rsid w:val="00E2462C"/>
    <w:rsid w:val="00E25F51"/>
    <w:rsid w:val="00E26F7C"/>
    <w:rsid w:val="00E2723C"/>
    <w:rsid w:val="00E301E4"/>
    <w:rsid w:val="00E30A81"/>
    <w:rsid w:val="00E32E84"/>
    <w:rsid w:val="00E3369D"/>
    <w:rsid w:val="00E339BA"/>
    <w:rsid w:val="00E3531F"/>
    <w:rsid w:val="00E36646"/>
    <w:rsid w:val="00E3687D"/>
    <w:rsid w:val="00E42528"/>
    <w:rsid w:val="00E440FC"/>
    <w:rsid w:val="00E46C75"/>
    <w:rsid w:val="00E474B5"/>
    <w:rsid w:val="00E5015D"/>
    <w:rsid w:val="00E51634"/>
    <w:rsid w:val="00E53740"/>
    <w:rsid w:val="00E53BE0"/>
    <w:rsid w:val="00E55C80"/>
    <w:rsid w:val="00E563A4"/>
    <w:rsid w:val="00E56513"/>
    <w:rsid w:val="00E56E37"/>
    <w:rsid w:val="00E60E8D"/>
    <w:rsid w:val="00E61C53"/>
    <w:rsid w:val="00E6326E"/>
    <w:rsid w:val="00E63B02"/>
    <w:rsid w:val="00E64704"/>
    <w:rsid w:val="00E655F2"/>
    <w:rsid w:val="00E66D62"/>
    <w:rsid w:val="00E70F32"/>
    <w:rsid w:val="00E72250"/>
    <w:rsid w:val="00E72A86"/>
    <w:rsid w:val="00E733A4"/>
    <w:rsid w:val="00E7352B"/>
    <w:rsid w:val="00E75F6A"/>
    <w:rsid w:val="00E801B4"/>
    <w:rsid w:val="00E816C9"/>
    <w:rsid w:val="00E82165"/>
    <w:rsid w:val="00E82D08"/>
    <w:rsid w:val="00E859D5"/>
    <w:rsid w:val="00E85A7D"/>
    <w:rsid w:val="00E85B0A"/>
    <w:rsid w:val="00E86480"/>
    <w:rsid w:val="00E90D7F"/>
    <w:rsid w:val="00E90DA8"/>
    <w:rsid w:val="00E92EC4"/>
    <w:rsid w:val="00E94BE6"/>
    <w:rsid w:val="00E94E89"/>
    <w:rsid w:val="00E95CBB"/>
    <w:rsid w:val="00E96C40"/>
    <w:rsid w:val="00E97295"/>
    <w:rsid w:val="00E978CA"/>
    <w:rsid w:val="00EA0518"/>
    <w:rsid w:val="00EA0908"/>
    <w:rsid w:val="00EA09F1"/>
    <w:rsid w:val="00EA1180"/>
    <w:rsid w:val="00EA2780"/>
    <w:rsid w:val="00EA6211"/>
    <w:rsid w:val="00EA7405"/>
    <w:rsid w:val="00EA79A8"/>
    <w:rsid w:val="00EA7C0D"/>
    <w:rsid w:val="00EB1323"/>
    <w:rsid w:val="00EB2327"/>
    <w:rsid w:val="00EB3354"/>
    <w:rsid w:val="00EB3C87"/>
    <w:rsid w:val="00EB40B1"/>
    <w:rsid w:val="00EB49F3"/>
    <w:rsid w:val="00EB57B5"/>
    <w:rsid w:val="00EB6FD2"/>
    <w:rsid w:val="00EB772F"/>
    <w:rsid w:val="00EB7CF4"/>
    <w:rsid w:val="00EB7E4E"/>
    <w:rsid w:val="00EC1973"/>
    <w:rsid w:val="00EC2F25"/>
    <w:rsid w:val="00EC4E15"/>
    <w:rsid w:val="00EC60D4"/>
    <w:rsid w:val="00EC7D64"/>
    <w:rsid w:val="00ED0D8C"/>
    <w:rsid w:val="00ED10D8"/>
    <w:rsid w:val="00ED199D"/>
    <w:rsid w:val="00ED1F86"/>
    <w:rsid w:val="00ED36A4"/>
    <w:rsid w:val="00ED5B44"/>
    <w:rsid w:val="00ED5DCB"/>
    <w:rsid w:val="00EE0939"/>
    <w:rsid w:val="00EE2121"/>
    <w:rsid w:val="00EE25D4"/>
    <w:rsid w:val="00EE3072"/>
    <w:rsid w:val="00EE542D"/>
    <w:rsid w:val="00EE5FF7"/>
    <w:rsid w:val="00EE6B48"/>
    <w:rsid w:val="00EE6BC0"/>
    <w:rsid w:val="00EF0D62"/>
    <w:rsid w:val="00EF1D81"/>
    <w:rsid w:val="00EF22B0"/>
    <w:rsid w:val="00EF259B"/>
    <w:rsid w:val="00EF2E21"/>
    <w:rsid w:val="00EF370E"/>
    <w:rsid w:val="00F01106"/>
    <w:rsid w:val="00F031DA"/>
    <w:rsid w:val="00F04170"/>
    <w:rsid w:val="00F05E2E"/>
    <w:rsid w:val="00F064B7"/>
    <w:rsid w:val="00F068FA"/>
    <w:rsid w:val="00F07D55"/>
    <w:rsid w:val="00F110B8"/>
    <w:rsid w:val="00F13076"/>
    <w:rsid w:val="00F13808"/>
    <w:rsid w:val="00F13E55"/>
    <w:rsid w:val="00F13F9B"/>
    <w:rsid w:val="00F14FBC"/>
    <w:rsid w:val="00F1687D"/>
    <w:rsid w:val="00F168CA"/>
    <w:rsid w:val="00F170B7"/>
    <w:rsid w:val="00F2167E"/>
    <w:rsid w:val="00F22DEC"/>
    <w:rsid w:val="00F243C7"/>
    <w:rsid w:val="00F251B3"/>
    <w:rsid w:val="00F27791"/>
    <w:rsid w:val="00F31DA6"/>
    <w:rsid w:val="00F34F08"/>
    <w:rsid w:val="00F3594F"/>
    <w:rsid w:val="00F3644F"/>
    <w:rsid w:val="00F37725"/>
    <w:rsid w:val="00F409FB"/>
    <w:rsid w:val="00F40B94"/>
    <w:rsid w:val="00F4324F"/>
    <w:rsid w:val="00F43B19"/>
    <w:rsid w:val="00F43E50"/>
    <w:rsid w:val="00F45032"/>
    <w:rsid w:val="00F45EFE"/>
    <w:rsid w:val="00F461AC"/>
    <w:rsid w:val="00F47765"/>
    <w:rsid w:val="00F50C62"/>
    <w:rsid w:val="00F514BF"/>
    <w:rsid w:val="00F5259A"/>
    <w:rsid w:val="00F52658"/>
    <w:rsid w:val="00F5302B"/>
    <w:rsid w:val="00F54AB4"/>
    <w:rsid w:val="00F55038"/>
    <w:rsid w:val="00F5604C"/>
    <w:rsid w:val="00F56F36"/>
    <w:rsid w:val="00F605CD"/>
    <w:rsid w:val="00F60D12"/>
    <w:rsid w:val="00F62092"/>
    <w:rsid w:val="00F6489B"/>
    <w:rsid w:val="00F65436"/>
    <w:rsid w:val="00F716F1"/>
    <w:rsid w:val="00F72D9D"/>
    <w:rsid w:val="00F74A54"/>
    <w:rsid w:val="00F74E3B"/>
    <w:rsid w:val="00F756E9"/>
    <w:rsid w:val="00F75916"/>
    <w:rsid w:val="00F771C3"/>
    <w:rsid w:val="00F7779D"/>
    <w:rsid w:val="00F77D9C"/>
    <w:rsid w:val="00F806F0"/>
    <w:rsid w:val="00F83023"/>
    <w:rsid w:val="00F83B2A"/>
    <w:rsid w:val="00F83D4B"/>
    <w:rsid w:val="00F84467"/>
    <w:rsid w:val="00F852D3"/>
    <w:rsid w:val="00F908C2"/>
    <w:rsid w:val="00F909B0"/>
    <w:rsid w:val="00F923B8"/>
    <w:rsid w:val="00F92595"/>
    <w:rsid w:val="00F93B22"/>
    <w:rsid w:val="00F94DA2"/>
    <w:rsid w:val="00F94E94"/>
    <w:rsid w:val="00F95444"/>
    <w:rsid w:val="00F95540"/>
    <w:rsid w:val="00F95AC1"/>
    <w:rsid w:val="00F961B8"/>
    <w:rsid w:val="00F96655"/>
    <w:rsid w:val="00F96C31"/>
    <w:rsid w:val="00FA2300"/>
    <w:rsid w:val="00FA3BE2"/>
    <w:rsid w:val="00FA5D30"/>
    <w:rsid w:val="00FA5ECD"/>
    <w:rsid w:val="00FA71E4"/>
    <w:rsid w:val="00FB0062"/>
    <w:rsid w:val="00FB1D5D"/>
    <w:rsid w:val="00FB39CC"/>
    <w:rsid w:val="00FB5293"/>
    <w:rsid w:val="00FC10EA"/>
    <w:rsid w:val="00FC225D"/>
    <w:rsid w:val="00FC5776"/>
    <w:rsid w:val="00FC5942"/>
    <w:rsid w:val="00FC60F5"/>
    <w:rsid w:val="00FC620A"/>
    <w:rsid w:val="00FC6AB0"/>
    <w:rsid w:val="00FD024D"/>
    <w:rsid w:val="00FD11F3"/>
    <w:rsid w:val="00FD13C5"/>
    <w:rsid w:val="00FD1954"/>
    <w:rsid w:val="00FD1B3C"/>
    <w:rsid w:val="00FD27ED"/>
    <w:rsid w:val="00FD2B6D"/>
    <w:rsid w:val="00FD310B"/>
    <w:rsid w:val="00FD3804"/>
    <w:rsid w:val="00FD3A16"/>
    <w:rsid w:val="00FD45BA"/>
    <w:rsid w:val="00FD4F75"/>
    <w:rsid w:val="00FD62DA"/>
    <w:rsid w:val="00FD6F5A"/>
    <w:rsid w:val="00FD6FA3"/>
    <w:rsid w:val="00FE0B61"/>
    <w:rsid w:val="00FE14F1"/>
    <w:rsid w:val="00FE1825"/>
    <w:rsid w:val="00FE25D8"/>
    <w:rsid w:val="00FE2F40"/>
    <w:rsid w:val="00FE3D20"/>
    <w:rsid w:val="00FE46F7"/>
    <w:rsid w:val="00FE4E59"/>
    <w:rsid w:val="00FE51AC"/>
    <w:rsid w:val="00FE7B88"/>
    <w:rsid w:val="00FF11B1"/>
    <w:rsid w:val="00FF1976"/>
    <w:rsid w:val="00FF1D41"/>
    <w:rsid w:val="00FF240C"/>
    <w:rsid w:val="00FF2866"/>
    <w:rsid w:val="00FF318A"/>
    <w:rsid w:val="00FF36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F4970"/>
  <w15:docId w15:val="{A127D90E-EDEC-426C-9D53-F87803974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632"/>
    <w:pPr>
      <w:spacing w:after="120"/>
      <w:jc w:val="both"/>
    </w:pPr>
    <w:rPr>
      <w:rFonts w:ascii="Arial" w:hAnsi="Arial"/>
      <w:szCs w:val="24"/>
    </w:rPr>
  </w:style>
  <w:style w:type="paragraph" w:styleId="Heading1">
    <w:name w:val="heading 1"/>
    <w:basedOn w:val="Normal"/>
    <w:next w:val="Normal"/>
    <w:link w:val="Heading1Char"/>
    <w:qFormat/>
    <w:rsid w:val="00A13632"/>
    <w:pPr>
      <w:keepNext/>
      <w:numPr>
        <w:numId w:val="4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13632"/>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3A0862"/>
    <w:pPr>
      <w:keepNext/>
      <w:keepLines/>
      <w:spacing w:before="200"/>
      <w:outlineLvl w:val="2"/>
    </w:pPr>
    <w:rPr>
      <w:rFonts w:asciiTheme="minorHAnsi" w:eastAsiaTheme="minorHAnsi" w:hAnsiTheme="minorHAnsi"/>
      <w:b/>
      <w:bCs/>
      <w:i/>
      <w:color w:val="CF4520"/>
      <w:sz w:val="24"/>
      <w:szCs w:val="20"/>
      <w:lang w:eastAsia="en-US"/>
    </w:rPr>
  </w:style>
  <w:style w:type="paragraph" w:styleId="Heading4">
    <w:name w:val="heading 4"/>
    <w:basedOn w:val="Normal"/>
    <w:next w:val="Normal"/>
    <w:link w:val="Heading4Char"/>
    <w:uiPriority w:val="9"/>
    <w:qFormat/>
    <w:rsid w:val="00A356CA"/>
    <w:pPr>
      <w:keepNext/>
      <w:keepLines/>
      <w:spacing w:before="200" w:after="60"/>
      <w:outlineLvl w:val="3"/>
    </w:pPr>
    <w:rPr>
      <w:b/>
      <w:bCs/>
      <w:i/>
      <w:iCs/>
    </w:rPr>
  </w:style>
  <w:style w:type="paragraph" w:styleId="Heading5">
    <w:name w:val="heading 5"/>
    <w:basedOn w:val="Normal"/>
    <w:next w:val="Normal"/>
    <w:link w:val="Heading5Char"/>
    <w:qFormat/>
    <w:rsid w:val="00CC3C5C"/>
    <w:pPr>
      <w:tabs>
        <w:tab w:val="left" w:pos="0"/>
        <w:tab w:val="num" w:pos="851"/>
      </w:tabs>
      <w:ind w:left="360" w:hanging="360"/>
      <w:outlineLvl w:val="4"/>
    </w:pPr>
    <w:rPr>
      <w:rFonts w:ascii="Arial Bold" w:hAnsi="Arial Bold"/>
      <w:b/>
      <w:bCs/>
      <w:iCs/>
      <w:sz w:val="32"/>
      <w:szCs w:val="26"/>
    </w:rPr>
  </w:style>
  <w:style w:type="paragraph" w:styleId="Heading6">
    <w:name w:val="heading 6"/>
    <w:basedOn w:val="Normal"/>
    <w:next w:val="Normal"/>
    <w:link w:val="Heading6Char"/>
    <w:qFormat/>
    <w:rsid w:val="00CC3C5C"/>
    <w:pPr>
      <w:numPr>
        <w:ilvl w:val="5"/>
        <w:numId w:val="8"/>
      </w:numPr>
      <w:spacing w:before="240" w:after="60"/>
      <w:outlineLvl w:val="5"/>
    </w:pPr>
    <w:rPr>
      <w:rFonts w:ascii="Times New Roman" w:hAnsi="Times New Roman"/>
      <w:b/>
      <w:bCs/>
    </w:rPr>
  </w:style>
  <w:style w:type="paragraph" w:styleId="Heading7">
    <w:name w:val="heading 7"/>
    <w:basedOn w:val="Heading1"/>
    <w:next w:val="Normal"/>
    <w:link w:val="Heading7Char"/>
    <w:qFormat/>
    <w:rsid w:val="00283BF3"/>
    <w:pPr>
      <w:tabs>
        <w:tab w:val="num" w:pos="851"/>
      </w:tabs>
      <w:ind w:left="720"/>
      <w:outlineLvl w:val="6"/>
    </w:pPr>
    <w:rPr>
      <w:b w:val="0"/>
      <w:sz w:val="16"/>
    </w:rPr>
  </w:style>
  <w:style w:type="paragraph" w:styleId="Heading8">
    <w:name w:val="heading 8"/>
    <w:basedOn w:val="Normal"/>
    <w:next w:val="Normal"/>
    <w:link w:val="Heading8Char"/>
    <w:qFormat/>
    <w:rsid w:val="00CC3C5C"/>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CC3C5C"/>
    <w:pPr>
      <w:numPr>
        <w:ilvl w:val="8"/>
        <w:numId w:val="5"/>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A136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632"/>
  </w:style>
  <w:style w:type="character" w:customStyle="1" w:styleId="Heading1Char">
    <w:name w:val="Heading 1 Char"/>
    <w:basedOn w:val="DefaultParagraphFont"/>
    <w:link w:val="Heading1"/>
    <w:locked/>
    <w:rsid w:val="003A0862"/>
    <w:rPr>
      <w:rFonts w:ascii="Arial" w:hAnsi="Arial" w:cs="Arial"/>
      <w:b/>
      <w:bCs/>
      <w:kern w:val="32"/>
      <w:sz w:val="32"/>
      <w:szCs w:val="32"/>
    </w:rPr>
  </w:style>
  <w:style w:type="character" w:customStyle="1" w:styleId="Heading2Char">
    <w:name w:val="Heading 2 Char"/>
    <w:link w:val="Heading2"/>
    <w:locked/>
    <w:rsid w:val="00A13632"/>
    <w:rPr>
      <w:rFonts w:ascii="Cambria" w:hAnsi="Cambria"/>
      <w:b/>
      <w:bCs/>
      <w:color w:val="4F81BD"/>
      <w:sz w:val="26"/>
      <w:szCs w:val="26"/>
    </w:rPr>
  </w:style>
  <w:style w:type="character" w:customStyle="1" w:styleId="Heading3Char">
    <w:name w:val="Heading 3 Char"/>
    <w:basedOn w:val="DefaultParagraphFont"/>
    <w:link w:val="Heading3"/>
    <w:uiPriority w:val="99"/>
    <w:locked/>
    <w:rsid w:val="003A0862"/>
    <w:rPr>
      <w:rFonts w:asciiTheme="minorHAnsi" w:eastAsiaTheme="minorHAnsi" w:hAnsiTheme="minorHAnsi" w:cstheme="minorBidi"/>
      <w:b/>
      <w:bCs/>
      <w:i/>
      <w:color w:val="CF4520"/>
      <w:sz w:val="24"/>
      <w:lang w:eastAsia="en-US"/>
    </w:rPr>
  </w:style>
  <w:style w:type="character" w:customStyle="1" w:styleId="Heading4Char">
    <w:name w:val="Heading 4 Char"/>
    <w:link w:val="Heading4"/>
    <w:uiPriority w:val="9"/>
    <w:locked/>
    <w:rsid w:val="00A356CA"/>
    <w:rPr>
      <w:rFonts w:ascii="Arial" w:hAnsi="Arial"/>
      <w:b/>
      <w:bCs/>
      <w:i/>
      <w:iCs/>
      <w:szCs w:val="24"/>
    </w:rPr>
  </w:style>
  <w:style w:type="character" w:customStyle="1" w:styleId="Heading5Char">
    <w:name w:val="Heading 5 Char"/>
    <w:link w:val="Heading5"/>
    <w:locked/>
    <w:rsid w:val="00CC3C5C"/>
    <w:rPr>
      <w:rFonts w:ascii="Arial Bold" w:hAnsi="Arial Bold"/>
      <w:b/>
      <w:bCs/>
      <w:iCs/>
      <w:sz w:val="32"/>
      <w:szCs w:val="26"/>
    </w:rPr>
  </w:style>
  <w:style w:type="character" w:customStyle="1" w:styleId="Heading6Char">
    <w:name w:val="Heading 6 Char"/>
    <w:link w:val="Heading6"/>
    <w:locked/>
    <w:rsid w:val="00CC3C5C"/>
    <w:rPr>
      <w:b/>
      <w:bCs/>
      <w:szCs w:val="24"/>
    </w:rPr>
  </w:style>
  <w:style w:type="character" w:customStyle="1" w:styleId="Heading7Char">
    <w:name w:val="Heading 7 Char"/>
    <w:link w:val="Heading7"/>
    <w:locked/>
    <w:rsid w:val="00CC3C5C"/>
    <w:rPr>
      <w:rFonts w:ascii="Arial" w:hAnsi="Arial" w:cs="Arial"/>
      <w:bCs/>
      <w:kern w:val="32"/>
      <w:sz w:val="16"/>
      <w:szCs w:val="32"/>
    </w:rPr>
  </w:style>
  <w:style w:type="character" w:customStyle="1" w:styleId="Heading8Char">
    <w:name w:val="Heading 8 Char"/>
    <w:link w:val="Heading8"/>
    <w:locked/>
    <w:rsid w:val="00CC3C5C"/>
    <w:rPr>
      <w:i/>
      <w:iCs/>
      <w:sz w:val="24"/>
      <w:szCs w:val="24"/>
    </w:rPr>
  </w:style>
  <w:style w:type="character" w:customStyle="1" w:styleId="Heading9Char">
    <w:name w:val="Heading 9 Char"/>
    <w:link w:val="Heading9"/>
    <w:locked/>
    <w:rsid w:val="00CC3C5C"/>
    <w:rPr>
      <w:rFonts w:ascii="Arial" w:hAnsi="Arial" w:cs="Arial"/>
      <w:szCs w:val="24"/>
    </w:rPr>
  </w:style>
  <w:style w:type="paragraph" w:customStyle="1" w:styleId="PRPSubHeading">
    <w:name w:val="PRP SubHeading"/>
    <w:basedOn w:val="Normal"/>
    <w:rsid w:val="008D204B"/>
    <w:pPr>
      <w:spacing w:before="28" w:after="56"/>
      <w:ind w:right="113"/>
      <w:jc w:val="right"/>
    </w:pPr>
    <w:rPr>
      <w:rFonts w:ascii="Times New Roman" w:hAnsi="Times New Roman"/>
      <w:b/>
      <w:color w:val="800080"/>
    </w:rPr>
  </w:style>
  <w:style w:type="character" w:customStyle="1" w:styleId="PRPText">
    <w:name w:val="PRP Text"/>
    <w:rsid w:val="008D204B"/>
    <w:rPr>
      <w:rFonts w:ascii="Times New Roman" w:hAnsi="Times New Roman"/>
      <w:color w:val="000080"/>
      <w:sz w:val="24"/>
      <w:vertAlign w:val="baseline"/>
    </w:rPr>
  </w:style>
  <w:style w:type="character" w:customStyle="1" w:styleId="PRPLink">
    <w:name w:val="PRP Link"/>
    <w:rsid w:val="008D204B"/>
    <w:rPr>
      <w:rFonts w:ascii="Times New Roman" w:hAnsi="Times New Roman"/>
      <w:i/>
      <w:color w:val="008000"/>
      <w:sz w:val="24"/>
      <w:vertAlign w:val="baseline"/>
    </w:rPr>
  </w:style>
  <w:style w:type="paragraph" w:customStyle="1" w:styleId="PRPHeading">
    <w:name w:val="PRP Heading"/>
    <w:basedOn w:val="Normal"/>
    <w:rsid w:val="008D204B"/>
    <w:rPr>
      <w:b/>
      <w:smallCaps/>
      <w:sz w:val="24"/>
    </w:rPr>
  </w:style>
  <w:style w:type="character" w:customStyle="1" w:styleId="PRPAlias">
    <w:name w:val="PRPAlias"/>
    <w:rsid w:val="008D204B"/>
    <w:rPr>
      <w:rFonts w:ascii="Times New Roman" w:hAnsi="Times New Roman"/>
      <w:color w:val="800000"/>
      <w:sz w:val="24"/>
      <w:vertAlign w:val="baseline"/>
    </w:rPr>
  </w:style>
  <w:style w:type="paragraph" w:customStyle="1" w:styleId="MainTitle">
    <w:name w:val="MainTitle"/>
    <w:basedOn w:val="Normal"/>
    <w:next w:val="Normal"/>
    <w:rsid w:val="008D204B"/>
    <w:pPr>
      <w:keepNext/>
      <w:tabs>
        <w:tab w:val="left" w:pos="1701"/>
        <w:tab w:val="left" w:pos="2268"/>
        <w:tab w:val="left" w:pos="2835"/>
      </w:tabs>
      <w:spacing w:before="240"/>
      <w:jc w:val="center"/>
    </w:pPr>
    <w:rPr>
      <w:b/>
      <w:caps/>
      <w:sz w:val="28"/>
    </w:rPr>
  </w:style>
  <w:style w:type="paragraph" w:styleId="BodyText">
    <w:name w:val="Body Text"/>
    <w:basedOn w:val="Normal"/>
    <w:link w:val="BodyTextChar"/>
    <w:rsid w:val="003F4E9A"/>
  </w:style>
  <w:style w:type="character" w:customStyle="1" w:styleId="BodyTextChar">
    <w:name w:val="Body Text Char"/>
    <w:link w:val="BodyText"/>
    <w:semiHidden/>
    <w:locked/>
    <w:rsid w:val="00DC7FF1"/>
    <w:rPr>
      <w:rFonts w:ascii="Arial" w:hAnsi="Arial" w:cs="Times New Roman"/>
      <w:sz w:val="24"/>
      <w:szCs w:val="24"/>
    </w:rPr>
  </w:style>
  <w:style w:type="paragraph" w:customStyle="1" w:styleId="AddressFirst1">
    <w:name w:val="AddressFirst1"/>
    <w:basedOn w:val="Normal"/>
    <w:next w:val="Normal"/>
    <w:rsid w:val="008D204B"/>
    <w:pPr>
      <w:tabs>
        <w:tab w:val="left" w:pos="1701"/>
        <w:tab w:val="left" w:pos="2268"/>
        <w:tab w:val="left" w:pos="2835"/>
      </w:tabs>
      <w:spacing w:before="240"/>
      <w:ind w:left="567"/>
    </w:pPr>
  </w:style>
  <w:style w:type="paragraph" w:customStyle="1" w:styleId="AddressFirst2">
    <w:name w:val="AddressFirst2"/>
    <w:basedOn w:val="Normal"/>
    <w:next w:val="Normal"/>
    <w:rsid w:val="008D204B"/>
    <w:pPr>
      <w:tabs>
        <w:tab w:val="left" w:pos="1701"/>
        <w:tab w:val="left" w:pos="2268"/>
        <w:tab w:val="left" w:pos="2835"/>
      </w:tabs>
      <w:spacing w:before="240"/>
      <w:ind w:left="1134"/>
    </w:pPr>
  </w:style>
  <w:style w:type="paragraph" w:customStyle="1" w:styleId="AddressFirst3">
    <w:name w:val="AddressFirst3"/>
    <w:basedOn w:val="Normal"/>
    <w:next w:val="Normal"/>
    <w:rsid w:val="008D204B"/>
    <w:pPr>
      <w:tabs>
        <w:tab w:val="left" w:pos="1701"/>
        <w:tab w:val="left" w:pos="2268"/>
        <w:tab w:val="left" w:pos="2835"/>
      </w:tabs>
      <w:spacing w:before="240"/>
      <w:ind w:left="1701"/>
    </w:pPr>
  </w:style>
  <w:style w:type="paragraph" w:customStyle="1" w:styleId="ChapterTitle">
    <w:name w:val="ChapterTitle"/>
    <w:basedOn w:val="Normal"/>
    <w:next w:val="Normal"/>
    <w:rsid w:val="008D204B"/>
    <w:pPr>
      <w:keepNext/>
      <w:tabs>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8D204B"/>
  </w:style>
  <w:style w:type="paragraph" w:customStyle="1" w:styleId="ListBase">
    <w:name w:val="ListBase"/>
    <w:basedOn w:val="Normal"/>
    <w:rsid w:val="008D204B"/>
    <w:pPr>
      <w:tabs>
        <w:tab w:val="left" w:pos="1701"/>
        <w:tab w:val="left" w:pos="2268"/>
        <w:tab w:val="left" w:pos="2835"/>
      </w:tabs>
    </w:pPr>
  </w:style>
  <w:style w:type="paragraph" w:customStyle="1" w:styleId="AppendixListEntry">
    <w:name w:val="AppendixListEntry"/>
    <w:basedOn w:val="ListBase"/>
    <w:rsid w:val="008D204B"/>
    <w:pPr>
      <w:ind w:left="567" w:hanging="567"/>
    </w:pPr>
  </w:style>
  <w:style w:type="paragraph" w:customStyle="1" w:styleId="AppendixListSingular">
    <w:name w:val="AppendixListSingular"/>
    <w:basedOn w:val="Normal"/>
    <w:rsid w:val="008D204B"/>
    <w:pPr>
      <w:tabs>
        <w:tab w:val="left" w:pos="1701"/>
        <w:tab w:val="left" w:pos="2268"/>
        <w:tab w:val="left" w:pos="2835"/>
      </w:tabs>
      <w:spacing w:before="240"/>
    </w:pPr>
    <w:rPr>
      <w:b/>
    </w:rPr>
  </w:style>
  <w:style w:type="paragraph" w:customStyle="1" w:styleId="AppendixListPlural">
    <w:name w:val="AppendixListPlural"/>
    <w:basedOn w:val="AppendixListSingular"/>
    <w:rsid w:val="008D204B"/>
  </w:style>
  <w:style w:type="paragraph" w:customStyle="1" w:styleId="AppendixTitle">
    <w:name w:val="AppendixTitle"/>
    <w:basedOn w:val="ChapterTitle"/>
    <w:next w:val="Normal"/>
    <w:rsid w:val="008D204B"/>
  </w:style>
  <w:style w:type="paragraph" w:styleId="BalloonText">
    <w:name w:val="Balloon Text"/>
    <w:basedOn w:val="Normal"/>
    <w:link w:val="BalloonTextChar"/>
    <w:autoRedefine/>
    <w:rsid w:val="005B11F5"/>
    <w:rPr>
      <w:sz w:val="18"/>
      <w:szCs w:val="20"/>
    </w:rPr>
  </w:style>
  <w:style w:type="character" w:customStyle="1" w:styleId="BalloonTextChar">
    <w:name w:val="Balloon Text Char"/>
    <w:link w:val="BalloonText"/>
    <w:locked/>
    <w:rsid w:val="005B11F5"/>
    <w:rPr>
      <w:rFonts w:ascii="Arial" w:hAnsi="Arial"/>
      <w:sz w:val="18"/>
    </w:rPr>
  </w:style>
  <w:style w:type="paragraph" w:customStyle="1" w:styleId="break">
    <w:name w:val="break"/>
    <w:basedOn w:val="Normal"/>
    <w:rsid w:val="008D204B"/>
  </w:style>
  <w:style w:type="paragraph" w:styleId="Caption">
    <w:name w:val="caption"/>
    <w:basedOn w:val="Normal"/>
    <w:next w:val="Normal"/>
    <w:qFormat/>
    <w:rsid w:val="00A13632"/>
    <w:rPr>
      <w:b/>
      <w:bCs/>
      <w:szCs w:val="20"/>
    </w:rPr>
  </w:style>
  <w:style w:type="paragraph" w:customStyle="1" w:styleId="Chapter">
    <w:name w:val="Chapter"/>
    <w:basedOn w:val="Normal"/>
    <w:next w:val="ChapterTitle"/>
    <w:rsid w:val="008D204B"/>
    <w:pPr>
      <w:keepNext/>
      <w:tabs>
        <w:tab w:val="left" w:pos="1701"/>
        <w:tab w:val="left" w:pos="2268"/>
        <w:tab w:val="left" w:pos="2835"/>
      </w:tabs>
      <w:spacing w:before="240"/>
      <w:jc w:val="center"/>
    </w:pPr>
    <w:rPr>
      <w:b/>
      <w:caps/>
    </w:rPr>
  </w:style>
  <w:style w:type="character" w:customStyle="1" w:styleId="Classification">
    <w:name w:val="Classification"/>
    <w:rsid w:val="008D204B"/>
    <w:rPr>
      <w:b/>
    </w:rPr>
  </w:style>
  <w:style w:type="character" w:styleId="CommentReference">
    <w:name w:val="annotation reference"/>
    <w:uiPriority w:val="99"/>
    <w:semiHidden/>
    <w:rsid w:val="008D204B"/>
    <w:rPr>
      <w:rFonts w:cs="Times New Roman"/>
      <w:sz w:val="16"/>
    </w:rPr>
  </w:style>
  <w:style w:type="paragraph" w:styleId="CommentText">
    <w:name w:val="annotation text"/>
    <w:basedOn w:val="Normal"/>
    <w:link w:val="CommentTextChar"/>
    <w:uiPriority w:val="99"/>
    <w:semiHidden/>
    <w:rsid w:val="008D204B"/>
  </w:style>
  <w:style w:type="character" w:customStyle="1" w:styleId="CommentTextChar">
    <w:name w:val="Comment Text Char"/>
    <w:link w:val="CommentText"/>
    <w:uiPriority w:val="99"/>
    <w:semiHidden/>
    <w:locked/>
    <w:rsid w:val="00DC7FF1"/>
    <w:rPr>
      <w:rFonts w:ascii="Arial" w:hAnsi="Arial" w:cs="Times New Roman"/>
      <w:sz w:val="20"/>
      <w:szCs w:val="20"/>
    </w:rPr>
  </w:style>
  <w:style w:type="paragraph" w:styleId="CommentSubject">
    <w:name w:val="annotation subject"/>
    <w:basedOn w:val="CommentText"/>
    <w:next w:val="CommentText"/>
    <w:link w:val="CommentSubjectChar"/>
    <w:semiHidden/>
    <w:rsid w:val="008D204B"/>
    <w:rPr>
      <w:b/>
      <w:bCs/>
    </w:rPr>
  </w:style>
  <w:style w:type="character" w:customStyle="1" w:styleId="CommentSubjectChar">
    <w:name w:val="Comment Subject Char"/>
    <w:link w:val="CommentSubject"/>
    <w:semiHidden/>
    <w:locked/>
    <w:rsid w:val="00DC7FF1"/>
    <w:rPr>
      <w:rFonts w:ascii="Arial" w:hAnsi="Arial" w:cs="Times New Roman"/>
      <w:b/>
      <w:bCs/>
      <w:sz w:val="20"/>
      <w:szCs w:val="20"/>
    </w:rPr>
  </w:style>
  <w:style w:type="paragraph" w:customStyle="1" w:styleId="DotList11">
    <w:name w:val="DotList11"/>
    <w:basedOn w:val="Normal"/>
    <w:rsid w:val="00177A4D"/>
    <w:pPr>
      <w:numPr>
        <w:numId w:val="1"/>
      </w:numPr>
      <w:tabs>
        <w:tab w:val="left" w:pos="1701"/>
        <w:tab w:val="left" w:pos="2268"/>
        <w:tab w:val="left" w:pos="2835"/>
      </w:tabs>
      <w:spacing w:before="240"/>
    </w:pPr>
  </w:style>
  <w:style w:type="paragraph" w:customStyle="1" w:styleId="DotList12">
    <w:name w:val="DotList12"/>
    <w:basedOn w:val="Normal"/>
    <w:rsid w:val="00177A4D"/>
    <w:pPr>
      <w:numPr>
        <w:numId w:val="2"/>
      </w:numPr>
      <w:tabs>
        <w:tab w:val="left" w:pos="1701"/>
        <w:tab w:val="left" w:pos="2268"/>
        <w:tab w:val="left" w:pos="2835"/>
      </w:tabs>
      <w:spacing w:before="240"/>
    </w:pPr>
  </w:style>
  <w:style w:type="paragraph" w:customStyle="1" w:styleId="DotList13">
    <w:name w:val="DotList13"/>
    <w:basedOn w:val="Normal"/>
    <w:rsid w:val="00177A4D"/>
    <w:pPr>
      <w:numPr>
        <w:numId w:val="3"/>
      </w:numPr>
      <w:tabs>
        <w:tab w:val="left" w:pos="1701"/>
        <w:tab w:val="left" w:pos="2268"/>
        <w:tab w:val="left" w:pos="2835"/>
      </w:tabs>
      <w:spacing w:before="240"/>
    </w:pPr>
  </w:style>
  <w:style w:type="paragraph" w:customStyle="1" w:styleId="EnclosureListEntry">
    <w:name w:val="EnclosureListEntry"/>
    <w:basedOn w:val="Normal"/>
    <w:rsid w:val="008D204B"/>
    <w:pPr>
      <w:tabs>
        <w:tab w:val="left" w:pos="1701"/>
        <w:tab w:val="left" w:pos="2268"/>
        <w:tab w:val="left" w:pos="2835"/>
      </w:tabs>
      <w:ind w:left="567" w:hanging="567"/>
    </w:pPr>
  </w:style>
  <w:style w:type="paragraph" w:customStyle="1" w:styleId="EnclosureListSingular">
    <w:name w:val="EnclosureListSingular"/>
    <w:basedOn w:val="Normal"/>
    <w:rsid w:val="008D204B"/>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8D204B"/>
  </w:style>
  <w:style w:type="paragraph" w:customStyle="1" w:styleId="EnclosureTitle">
    <w:name w:val="EnclosureTitle"/>
    <w:basedOn w:val="AnnexTitle"/>
    <w:rsid w:val="008D204B"/>
  </w:style>
  <w:style w:type="paragraph" w:styleId="EndnoteText">
    <w:name w:val="endnote text"/>
    <w:basedOn w:val="Normal"/>
    <w:link w:val="EndnoteTextChar"/>
    <w:semiHidden/>
    <w:rsid w:val="003F4E9A"/>
    <w:rPr>
      <w:szCs w:val="20"/>
    </w:rPr>
  </w:style>
  <w:style w:type="character" w:customStyle="1" w:styleId="EndnoteTextChar">
    <w:name w:val="Endnote Text Char"/>
    <w:link w:val="EndnoteText"/>
    <w:semiHidden/>
    <w:locked/>
    <w:rsid w:val="00DC7FF1"/>
    <w:rPr>
      <w:rFonts w:ascii="Arial" w:hAnsi="Arial" w:cs="Times New Roman"/>
      <w:sz w:val="20"/>
      <w:szCs w:val="20"/>
    </w:rPr>
  </w:style>
  <w:style w:type="paragraph" w:customStyle="1" w:styleId="Example">
    <w:name w:val="Example"/>
    <w:basedOn w:val="Normal"/>
    <w:next w:val="Normal"/>
    <w:rsid w:val="008D204B"/>
    <w:pPr>
      <w:tabs>
        <w:tab w:val="left" w:pos="1701"/>
        <w:tab w:val="left" w:pos="2268"/>
        <w:tab w:val="left" w:pos="2835"/>
      </w:tabs>
      <w:spacing w:before="240"/>
    </w:pPr>
  </w:style>
  <w:style w:type="paragraph" w:customStyle="1" w:styleId="ExampleText">
    <w:name w:val="ExampleText"/>
    <w:basedOn w:val="Normal"/>
    <w:rsid w:val="008D204B"/>
  </w:style>
  <w:style w:type="paragraph" w:customStyle="1" w:styleId="Figure">
    <w:name w:val="Figure"/>
    <w:basedOn w:val="Normal"/>
    <w:rsid w:val="008D204B"/>
    <w:pPr>
      <w:tabs>
        <w:tab w:val="left" w:pos="1701"/>
        <w:tab w:val="left" w:pos="2268"/>
        <w:tab w:val="left" w:pos="2835"/>
      </w:tabs>
      <w:spacing w:before="240"/>
      <w:jc w:val="center"/>
    </w:pPr>
  </w:style>
  <w:style w:type="paragraph" w:customStyle="1" w:styleId="FigureTitle">
    <w:name w:val="FigureTitle"/>
    <w:basedOn w:val="Normal"/>
    <w:next w:val="Heading4"/>
    <w:rsid w:val="008D204B"/>
    <w:pPr>
      <w:tabs>
        <w:tab w:val="left" w:pos="1701"/>
        <w:tab w:val="left" w:pos="2268"/>
        <w:tab w:val="left" w:pos="2835"/>
      </w:tabs>
      <w:spacing w:before="240"/>
      <w:jc w:val="center"/>
    </w:pPr>
    <w:rPr>
      <w:b/>
    </w:rPr>
  </w:style>
  <w:style w:type="paragraph" w:customStyle="1" w:styleId="FigureCaption">
    <w:name w:val="FigureCaption"/>
    <w:basedOn w:val="FigureTitle"/>
    <w:rsid w:val="008D204B"/>
    <w:pPr>
      <w:tabs>
        <w:tab w:val="clear" w:pos="1701"/>
        <w:tab w:val="clear" w:pos="2268"/>
        <w:tab w:val="clear" w:pos="2835"/>
      </w:tabs>
    </w:pPr>
  </w:style>
  <w:style w:type="paragraph" w:styleId="Footer">
    <w:name w:val="footer"/>
    <w:basedOn w:val="Normal"/>
    <w:link w:val="FooterChar"/>
    <w:rsid w:val="008D204B"/>
    <w:pPr>
      <w:tabs>
        <w:tab w:val="center" w:pos="4819"/>
        <w:tab w:val="right" w:pos="9071"/>
      </w:tabs>
    </w:pPr>
    <w:rPr>
      <w:sz w:val="18"/>
    </w:rPr>
  </w:style>
  <w:style w:type="character" w:customStyle="1" w:styleId="FooterChar">
    <w:name w:val="Footer Char"/>
    <w:link w:val="Footer"/>
    <w:semiHidden/>
    <w:locked/>
    <w:rsid w:val="00DC7FF1"/>
    <w:rPr>
      <w:rFonts w:ascii="Arial" w:hAnsi="Arial" w:cs="Times New Roman"/>
      <w:sz w:val="24"/>
      <w:szCs w:val="24"/>
    </w:rPr>
  </w:style>
  <w:style w:type="character" w:styleId="FootnoteReference">
    <w:name w:val="footnote reference"/>
    <w:semiHidden/>
    <w:rsid w:val="008D204B"/>
    <w:rPr>
      <w:rFonts w:cs="Times New Roman"/>
      <w:vertAlign w:val="superscript"/>
    </w:rPr>
  </w:style>
  <w:style w:type="paragraph" w:styleId="FootnoteText">
    <w:name w:val="footnote text"/>
    <w:basedOn w:val="Normal"/>
    <w:link w:val="FootnoteTextChar"/>
    <w:semiHidden/>
    <w:rsid w:val="00A13632"/>
    <w:rPr>
      <w:szCs w:val="20"/>
    </w:rPr>
  </w:style>
  <w:style w:type="character" w:customStyle="1" w:styleId="FootnoteTextChar">
    <w:name w:val="Footnote Text Char"/>
    <w:link w:val="FootnoteText"/>
    <w:semiHidden/>
    <w:locked/>
    <w:rsid w:val="00DC7FF1"/>
    <w:rPr>
      <w:rFonts w:ascii="Arial" w:hAnsi="Arial"/>
    </w:rPr>
  </w:style>
  <w:style w:type="paragraph" w:customStyle="1" w:styleId="GroupTitle">
    <w:name w:val="GroupTitle"/>
    <w:basedOn w:val="Normal"/>
    <w:next w:val="Heading1"/>
    <w:rsid w:val="008D204B"/>
    <w:pPr>
      <w:keepNext/>
      <w:tabs>
        <w:tab w:val="left" w:pos="1701"/>
        <w:tab w:val="left" w:pos="2268"/>
        <w:tab w:val="left" w:pos="2835"/>
      </w:tabs>
      <w:spacing w:before="240"/>
    </w:pPr>
    <w:rPr>
      <w:b/>
    </w:rPr>
  </w:style>
  <w:style w:type="paragraph" w:styleId="Header">
    <w:name w:val="header"/>
    <w:basedOn w:val="Normal"/>
    <w:link w:val="HeaderChar"/>
    <w:rsid w:val="008D204B"/>
    <w:pPr>
      <w:tabs>
        <w:tab w:val="center" w:pos="4819"/>
        <w:tab w:val="right" w:pos="9071"/>
      </w:tabs>
    </w:pPr>
    <w:rPr>
      <w:color w:val="FFFFFF"/>
    </w:rPr>
  </w:style>
  <w:style w:type="character" w:customStyle="1" w:styleId="HeaderChar">
    <w:name w:val="Header Char"/>
    <w:link w:val="Header"/>
    <w:semiHidden/>
    <w:locked/>
    <w:rsid w:val="00DC7FF1"/>
    <w:rPr>
      <w:rFonts w:ascii="Arial" w:hAnsi="Arial" w:cs="Times New Roman"/>
      <w:sz w:val="24"/>
      <w:szCs w:val="24"/>
    </w:rPr>
  </w:style>
  <w:style w:type="paragraph" w:customStyle="1" w:styleId="Heading10">
    <w:name w:val="Heading_1"/>
    <w:basedOn w:val="Normal"/>
    <w:rsid w:val="008D204B"/>
  </w:style>
  <w:style w:type="character" w:customStyle="1" w:styleId="InlineQuote">
    <w:name w:val="InlineQuote"/>
    <w:rsid w:val="008D204B"/>
    <w:rPr>
      <w:i/>
    </w:rPr>
  </w:style>
  <w:style w:type="paragraph" w:customStyle="1" w:styleId="Line">
    <w:name w:val="Line"/>
    <w:basedOn w:val="Normal"/>
    <w:rsid w:val="008D204B"/>
    <w:pPr>
      <w:tabs>
        <w:tab w:val="left" w:pos="1701"/>
        <w:tab w:val="left" w:pos="2268"/>
        <w:tab w:val="left" w:pos="2835"/>
      </w:tabs>
      <w:spacing w:before="240"/>
    </w:pPr>
  </w:style>
  <w:style w:type="paragraph" w:customStyle="1" w:styleId="ListItem">
    <w:name w:val="ListItem"/>
    <w:basedOn w:val="Normal"/>
    <w:rsid w:val="008D204B"/>
    <w:pPr>
      <w:tabs>
        <w:tab w:val="left" w:pos="1701"/>
        <w:tab w:val="left" w:pos="2268"/>
        <w:tab w:val="left" w:pos="2835"/>
      </w:tabs>
      <w:ind w:left="851" w:hanging="851"/>
    </w:pPr>
  </w:style>
  <w:style w:type="paragraph" w:customStyle="1" w:styleId="NormalBold">
    <w:name w:val="Normal_Bold"/>
    <w:basedOn w:val="Normal"/>
    <w:rsid w:val="008D204B"/>
    <w:pPr>
      <w:spacing w:before="240"/>
      <w:ind w:left="1134"/>
    </w:pPr>
    <w:rPr>
      <w:rFonts w:ascii="Times New Roman" w:hAnsi="Times New Roman"/>
      <w:b/>
      <w:sz w:val="24"/>
    </w:rPr>
  </w:style>
  <w:style w:type="paragraph" w:customStyle="1" w:styleId="Note">
    <w:name w:val="Note"/>
    <w:basedOn w:val="Normal"/>
    <w:rsid w:val="008D204B"/>
    <w:rPr>
      <w:i/>
    </w:rPr>
  </w:style>
  <w:style w:type="paragraph" w:customStyle="1" w:styleId="NoteTitleSingular">
    <w:name w:val="NoteTitleSingular"/>
    <w:basedOn w:val="Normal"/>
    <w:next w:val="Note"/>
    <w:rsid w:val="008D204B"/>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8D204B"/>
  </w:style>
  <w:style w:type="character" w:styleId="PageNumber">
    <w:name w:val="page number"/>
    <w:rsid w:val="008D204B"/>
    <w:rPr>
      <w:rFonts w:cs="Times New Roman"/>
    </w:rPr>
  </w:style>
  <w:style w:type="character" w:customStyle="1" w:styleId="ParagraphTitle">
    <w:name w:val="ParagraphTitle"/>
    <w:rsid w:val="008D204B"/>
    <w:rPr>
      <w:b/>
    </w:rPr>
  </w:style>
  <w:style w:type="paragraph" w:customStyle="1" w:styleId="PrimaryTitle">
    <w:name w:val="PrimaryTitle"/>
    <w:basedOn w:val="ChapterTitle"/>
    <w:next w:val="Normal"/>
    <w:rsid w:val="008D204B"/>
  </w:style>
  <w:style w:type="paragraph" w:customStyle="1" w:styleId="Quotation">
    <w:name w:val="Quotation"/>
    <w:basedOn w:val="Normal"/>
    <w:rsid w:val="008D204B"/>
    <w:pPr>
      <w:ind w:left="567" w:right="567"/>
    </w:pPr>
    <w:rPr>
      <w:i/>
      <w:sz w:val="18"/>
    </w:rPr>
  </w:style>
  <w:style w:type="character" w:customStyle="1" w:styleId="ReferenceEmail">
    <w:name w:val="ReferenceEmail"/>
    <w:rsid w:val="008D204B"/>
    <w:rPr>
      <w:color w:val="008000"/>
    </w:rPr>
  </w:style>
  <w:style w:type="character" w:customStyle="1" w:styleId="ReferenceStandard">
    <w:name w:val="ReferenceStandard"/>
    <w:rsid w:val="008D204B"/>
    <w:rPr>
      <w:rFonts w:cs="Times New Roman"/>
      <w:color w:val="008000"/>
    </w:rPr>
  </w:style>
  <w:style w:type="character" w:customStyle="1" w:styleId="ReferenceForm">
    <w:name w:val="ReferenceForm"/>
    <w:basedOn w:val="ReferenceStandard"/>
    <w:rsid w:val="008D204B"/>
    <w:rPr>
      <w:rFonts w:cs="Times New Roman"/>
      <w:color w:val="008000"/>
    </w:rPr>
  </w:style>
  <w:style w:type="character" w:customStyle="1" w:styleId="ReferenceLegal">
    <w:name w:val="ReferenceLegal"/>
    <w:basedOn w:val="ReferenceStandard"/>
    <w:rsid w:val="008D204B"/>
    <w:rPr>
      <w:rFonts w:cs="Times New Roman"/>
      <w:color w:val="008000"/>
    </w:rPr>
  </w:style>
  <w:style w:type="character" w:customStyle="1" w:styleId="ReferenceOrganisation">
    <w:name w:val="ReferenceOrganisation"/>
    <w:basedOn w:val="ReferenceStandard"/>
    <w:rsid w:val="008D204B"/>
    <w:rPr>
      <w:rFonts w:cs="Times New Roman"/>
      <w:color w:val="008000"/>
    </w:rPr>
  </w:style>
  <w:style w:type="character" w:customStyle="1" w:styleId="ReferencePosition">
    <w:name w:val="ReferencePosition"/>
    <w:basedOn w:val="ReferenceStandard"/>
    <w:rsid w:val="008D204B"/>
    <w:rPr>
      <w:rFonts w:cs="Times New Roman"/>
      <w:color w:val="008000"/>
    </w:rPr>
  </w:style>
  <w:style w:type="character" w:customStyle="1" w:styleId="ReferencePublication">
    <w:name w:val="ReferencePublication"/>
    <w:basedOn w:val="ReferenceForm"/>
    <w:rsid w:val="008D204B"/>
    <w:rPr>
      <w:rFonts w:cs="Times New Roman"/>
      <w:color w:val="008000"/>
    </w:rPr>
  </w:style>
  <w:style w:type="character" w:customStyle="1" w:styleId="ReferenceURL">
    <w:name w:val="ReferenceURL"/>
    <w:basedOn w:val="ReferenceOrganisation"/>
    <w:rsid w:val="008D204B"/>
    <w:rPr>
      <w:rFonts w:cs="Times New Roman"/>
      <w:color w:val="008000"/>
    </w:rPr>
  </w:style>
  <w:style w:type="paragraph" w:customStyle="1" w:styleId="SectionTitle">
    <w:name w:val="SectionTitle"/>
    <w:basedOn w:val="Normal"/>
    <w:next w:val="GroupTitle"/>
    <w:rsid w:val="008D204B"/>
    <w:pPr>
      <w:keepLines/>
      <w:jc w:val="center"/>
    </w:pPr>
    <w:rPr>
      <w:b/>
      <w:caps/>
      <w:sz w:val="24"/>
    </w:rPr>
  </w:style>
  <w:style w:type="paragraph" w:styleId="TOC2">
    <w:name w:val="toc 2"/>
    <w:next w:val="ASDEFCONNormal"/>
    <w:autoRedefine/>
    <w:uiPriority w:val="39"/>
    <w:rsid w:val="00A13632"/>
    <w:pPr>
      <w:spacing w:after="60"/>
      <w:ind w:left="1417" w:hanging="850"/>
    </w:pPr>
    <w:rPr>
      <w:rFonts w:ascii="Arial" w:hAnsi="Arial" w:cs="Arial"/>
      <w:szCs w:val="24"/>
    </w:rPr>
  </w:style>
  <w:style w:type="paragraph" w:customStyle="1" w:styleId="StyleTOC2Right15cm">
    <w:name w:val="Style TOC 2 + Right:  1.5 cm"/>
    <w:basedOn w:val="TOC2"/>
    <w:rsid w:val="008D204B"/>
    <w:pPr>
      <w:ind w:right="850"/>
    </w:pPr>
    <w:rPr>
      <w:bCs/>
    </w:rPr>
  </w:style>
  <w:style w:type="paragraph" w:customStyle="1" w:styleId="subpara">
    <w:name w:val="subpara"/>
    <w:basedOn w:val="Normal"/>
    <w:rsid w:val="008D204B"/>
    <w:pPr>
      <w:spacing w:before="240"/>
      <w:ind w:left="1418" w:hanging="567"/>
    </w:pPr>
  </w:style>
  <w:style w:type="paragraph" w:customStyle="1" w:styleId="Sub-Sub-para">
    <w:name w:val="Sub-Sub-para"/>
    <w:basedOn w:val="Normal"/>
    <w:rsid w:val="00177A4D"/>
    <w:pPr>
      <w:numPr>
        <w:numId w:val="4"/>
      </w:numPr>
      <w:spacing w:after="60"/>
    </w:pPr>
  </w:style>
  <w:style w:type="paragraph" w:customStyle="1" w:styleId="Table">
    <w:name w:val="Table"/>
    <w:basedOn w:val="Normal"/>
    <w:rsid w:val="008D204B"/>
  </w:style>
  <w:style w:type="table" w:styleId="TableGrid">
    <w:name w:val="Table Grid"/>
    <w:basedOn w:val="TableNormal"/>
    <w:rsid w:val="003F4E9A"/>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8D204B"/>
    <w:pPr>
      <w:jc w:val="center"/>
    </w:pPr>
    <w:rPr>
      <w:b/>
    </w:rPr>
  </w:style>
  <w:style w:type="paragraph" w:customStyle="1" w:styleId="TableCaption">
    <w:name w:val="TableCaption"/>
    <w:basedOn w:val="TableTitle"/>
    <w:rsid w:val="008D204B"/>
  </w:style>
  <w:style w:type="paragraph" w:customStyle="1" w:styleId="TableHead">
    <w:name w:val="TableHead"/>
    <w:basedOn w:val="Normal"/>
    <w:rsid w:val="008D204B"/>
    <w:pPr>
      <w:spacing w:before="60" w:after="60"/>
      <w:jc w:val="center"/>
    </w:pPr>
    <w:rPr>
      <w:b/>
    </w:rPr>
  </w:style>
  <w:style w:type="paragraph" w:customStyle="1" w:styleId="TableFoot">
    <w:name w:val="TableFoot"/>
    <w:basedOn w:val="TableHead"/>
    <w:rsid w:val="008D204B"/>
    <w:pPr>
      <w:jc w:val="right"/>
    </w:pPr>
    <w:rPr>
      <w:b w:val="0"/>
    </w:rPr>
  </w:style>
  <w:style w:type="paragraph" w:styleId="TOC1">
    <w:name w:val="toc 1"/>
    <w:next w:val="ASDEFCONNormal"/>
    <w:autoRedefine/>
    <w:uiPriority w:val="39"/>
    <w:rsid w:val="00A13632"/>
    <w:pPr>
      <w:tabs>
        <w:tab w:val="right" w:leader="dot" w:pos="9016"/>
      </w:tabs>
      <w:spacing w:before="120" w:after="60"/>
      <w:ind w:left="567" w:hanging="567"/>
    </w:pPr>
    <w:rPr>
      <w:rFonts w:ascii="Arial" w:hAnsi="Arial" w:cs="Arial"/>
      <w:b/>
      <w:noProof/>
      <w:szCs w:val="24"/>
    </w:rPr>
  </w:style>
  <w:style w:type="paragraph" w:styleId="TOC3">
    <w:name w:val="toc 3"/>
    <w:basedOn w:val="Normal"/>
    <w:next w:val="Normal"/>
    <w:autoRedefine/>
    <w:rsid w:val="00A13632"/>
    <w:pPr>
      <w:spacing w:after="100"/>
      <w:ind w:left="400"/>
    </w:pPr>
  </w:style>
  <w:style w:type="paragraph" w:styleId="TOC4">
    <w:name w:val="toc 4"/>
    <w:basedOn w:val="Normal"/>
    <w:next w:val="Normal"/>
    <w:autoRedefine/>
    <w:rsid w:val="00A13632"/>
    <w:pPr>
      <w:spacing w:after="100"/>
      <w:ind w:left="600"/>
    </w:pPr>
  </w:style>
  <w:style w:type="paragraph" w:styleId="TOC5">
    <w:name w:val="toc 5"/>
    <w:basedOn w:val="Normal"/>
    <w:next w:val="Normal"/>
    <w:autoRedefine/>
    <w:rsid w:val="00A13632"/>
    <w:pPr>
      <w:spacing w:after="100"/>
      <w:ind w:left="800"/>
    </w:pPr>
  </w:style>
  <w:style w:type="paragraph" w:styleId="TOC6">
    <w:name w:val="toc 6"/>
    <w:basedOn w:val="Normal"/>
    <w:next w:val="Normal"/>
    <w:autoRedefine/>
    <w:rsid w:val="00A13632"/>
    <w:pPr>
      <w:spacing w:after="100"/>
      <w:ind w:left="1000"/>
    </w:pPr>
  </w:style>
  <w:style w:type="paragraph" w:styleId="TOC7">
    <w:name w:val="toc 7"/>
    <w:basedOn w:val="Normal"/>
    <w:next w:val="Normal"/>
    <w:autoRedefine/>
    <w:rsid w:val="00A13632"/>
    <w:pPr>
      <w:spacing w:after="100"/>
      <w:ind w:left="1200"/>
    </w:pPr>
  </w:style>
  <w:style w:type="paragraph" w:styleId="TOC8">
    <w:name w:val="toc 8"/>
    <w:basedOn w:val="Normal"/>
    <w:next w:val="Normal"/>
    <w:autoRedefine/>
    <w:rsid w:val="00A13632"/>
    <w:pPr>
      <w:spacing w:after="100"/>
      <w:ind w:left="1400"/>
    </w:pPr>
  </w:style>
  <w:style w:type="paragraph" w:styleId="TOC9">
    <w:name w:val="toc 9"/>
    <w:basedOn w:val="Normal"/>
    <w:next w:val="Normal"/>
    <w:autoRedefine/>
    <w:rsid w:val="00A13632"/>
    <w:pPr>
      <w:spacing w:after="100"/>
      <w:ind w:left="1600"/>
    </w:pPr>
  </w:style>
  <w:style w:type="paragraph" w:customStyle="1" w:styleId="UnNumbered1">
    <w:name w:val="UnNumbered1"/>
    <w:basedOn w:val="Normal"/>
    <w:rsid w:val="008D204B"/>
  </w:style>
  <w:style w:type="paragraph" w:customStyle="1" w:styleId="UnNumbered2">
    <w:name w:val="UnNumbered2"/>
    <w:basedOn w:val="Normal"/>
    <w:rsid w:val="008D204B"/>
    <w:pPr>
      <w:ind w:left="567"/>
    </w:pPr>
  </w:style>
  <w:style w:type="paragraph" w:customStyle="1" w:styleId="UnNumbered3">
    <w:name w:val="UnNumbered3"/>
    <w:basedOn w:val="Normal"/>
    <w:rsid w:val="008D204B"/>
    <w:pPr>
      <w:ind w:left="1134"/>
    </w:pPr>
  </w:style>
  <w:style w:type="paragraph" w:customStyle="1" w:styleId="UnNumbered4">
    <w:name w:val="UnNumbered4"/>
    <w:basedOn w:val="Normal"/>
    <w:rsid w:val="008D204B"/>
    <w:pPr>
      <w:ind w:left="1701"/>
    </w:pPr>
  </w:style>
  <w:style w:type="paragraph" w:customStyle="1" w:styleId="Style1">
    <w:name w:val="Style1"/>
    <w:basedOn w:val="Heading4"/>
    <w:rsid w:val="00283BF3"/>
    <w:rPr>
      <w:b w:val="0"/>
    </w:rPr>
  </w:style>
  <w:style w:type="paragraph" w:customStyle="1" w:styleId="Default">
    <w:name w:val="Default"/>
    <w:rsid w:val="00A10F59"/>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link w:val="COTCOCLV2-ASDEFCONChar"/>
    <w:rsid w:val="00A13632"/>
    <w:pPr>
      <w:keepNext/>
      <w:keepLines/>
      <w:numPr>
        <w:ilvl w:val="1"/>
        <w:numId w:val="9"/>
      </w:numPr>
      <w:pBdr>
        <w:bottom w:val="single" w:sz="4" w:space="1" w:color="auto"/>
      </w:pBdr>
    </w:pPr>
    <w:rPr>
      <w:b/>
    </w:rPr>
  </w:style>
  <w:style w:type="paragraph" w:customStyle="1" w:styleId="ASDEFCONNormal">
    <w:name w:val="ASDEFCON Normal"/>
    <w:link w:val="ASDEFCONNormalChar"/>
    <w:rsid w:val="00A13632"/>
    <w:pPr>
      <w:spacing w:after="120"/>
      <w:jc w:val="both"/>
    </w:pPr>
    <w:rPr>
      <w:rFonts w:ascii="Arial" w:hAnsi="Arial"/>
      <w:color w:val="000000"/>
      <w:szCs w:val="40"/>
    </w:rPr>
  </w:style>
  <w:style w:type="character" w:customStyle="1" w:styleId="ASDEFCONNormalChar">
    <w:name w:val="ASDEFCON Normal Char"/>
    <w:link w:val="ASDEFCONNormal"/>
    <w:locked/>
    <w:rsid w:val="00A13632"/>
    <w:rPr>
      <w:rFonts w:ascii="Arial" w:hAnsi="Arial"/>
      <w:color w:val="000000"/>
      <w:szCs w:val="40"/>
    </w:rPr>
  </w:style>
  <w:style w:type="paragraph" w:customStyle="1" w:styleId="COTCOCLV3-ASDEFCON">
    <w:name w:val="COT/COC LV3 - ASDEFCON"/>
    <w:basedOn w:val="ASDEFCONNormal"/>
    <w:rsid w:val="00A13632"/>
    <w:pPr>
      <w:numPr>
        <w:ilvl w:val="2"/>
        <w:numId w:val="9"/>
      </w:numPr>
    </w:pPr>
  </w:style>
  <w:style w:type="paragraph" w:customStyle="1" w:styleId="COTCOCLV1-ASDEFCON">
    <w:name w:val="COT/COC LV1 - ASDEFCON"/>
    <w:basedOn w:val="ASDEFCONNormal"/>
    <w:next w:val="COTCOCLV2-ASDEFCON"/>
    <w:link w:val="COTCOCLV1-ASDEFCONChar"/>
    <w:rsid w:val="00A13632"/>
    <w:pPr>
      <w:keepNext/>
      <w:keepLines/>
      <w:numPr>
        <w:numId w:val="9"/>
      </w:numPr>
      <w:spacing w:before="240"/>
    </w:pPr>
    <w:rPr>
      <w:b/>
      <w:caps/>
    </w:rPr>
  </w:style>
  <w:style w:type="paragraph" w:customStyle="1" w:styleId="COTCOCLV4-ASDEFCON">
    <w:name w:val="COT/COC LV4 - ASDEFCON"/>
    <w:basedOn w:val="ASDEFCONNormal"/>
    <w:rsid w:val="00A13632"/>
    <w:pPr>
      <w:numPr>
        <w:ilvl w:val="3"/>
        <w:numId w:val="9"/>
      </w:numPr>
    </w:pPr>
  </w:style>
  <w:style w:type="paragraph" w:customStyle="1" w:styleId="COTCOCLV5-ASDEFCON">
    <w:name w:val="COT/COC LV5 - ASDEFCON"/>
    <w:basedOn w:val="ASDEFCONNormal"/>
    <w:rsid w:val="00A13632"/>
    <w:pPr>
      <w:numPr>
        <w:ilvl w:val="4"/>
        <w:numId w:val="9"/>
      </w:numPr>
    </w:pPr>
  </w:style>
  <w:style w:type="paragraph" w:customStyle="1" w:styleId="COTCOCLV6-ASDEFCON">
    <w:name w:val="COT/COC LV6 - ASDEFCON"/>
    <w:basedOn w:val="ASDEFCONNormal"/>
    <w:rsid w:val="00A13632"/>
    <w:pPr>
      <w:keepLines/>
      <w:numPr>
        <w:ilvl w:val="5"/>
        <w:numId w:val="9"/>
      </w:numPr>
    </w:pPr>
  </w:style>
  <w:style w:type="paragraph" w:customStyle="1" w:styleId="ASDEFCONOption">
    <w:name w:val="ASDEFCON Option"/>
    <w:basedOn w:val="ASDEFCONNormal"/>
    <w:rsid w:val="00A13632"/>
    <w:pPr>
      <w:keepNext/>
      <w:spacing w:before="60"/>
    </w:pPr>
    <w:rPr>
      <w:b/>
      <w:i/>
      <w:szCs w:val="24"/>
    </w:rPr>
  </w:style>
  <w:style w:type="paragraph" w:customStyle="1" w:styleId="NoteToDrafters-ASDEFCON">
    <w:name w:val="Note To Drafters - ASDEFCON"/>
    <w:basedOn w:val="ASDEFCONNormal"/>
    <w:link w:val="NoteToDrafters-ASDEFCONChar"/>
    <w:rsid w:val="00A13632"/>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A13632"/>
    <w:pPr>
      <w:keepNext/>
      <w:shd w:val="pct15" w:color="auto" w:fill="auto"/>
    </w:pPr>
    <w:rPr>
      <w:b/>
      <w:i/>
    </w:rPr>
  </w:style>
  <w:style w:type="paragraph" w:customStyle="1" w:styleId="ASDEFCONTitle">
    <w:name w:val="ASDEFCON Title"/>
    <w:basedOn w:val="ASDEFCONNormal"/>
    <w:link w:val="ASDEFCONTitleChar"/>
    <w:rsid w:val="00A13632"/>
    <w:pPr>
      <w:keepLines/>
      <w:spacing w:before="240"/>
      <w:jc w:val="center"/>
    </w:pPr>
    <w:rPr>
      <w:b/>
      <w:caps/>
    </w:rPr>
  </w:style>
  <w:style w:type="paragraph" w:customStyle="1" w:styleId="ATTANNLV1-ASDEFCON">
    <w:name w:val="ATT/ANN LV1 - ASDEFCON"/>
    <w:basedOn w:val="ASDEFCONNormal"/>
    <w:next w:val="ATTANNLV2-ASDEFCON"/>
    <w:rsid w:val="00A13632"/>
    <w:pPr>
      <w:keepNext/>
      <w:keepLines/>
      <w:numPr>
        <w:numId w:val="4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13632"/>
    <w:pPr>
      <w:numPr>
        <w:ilvl w:val="1"/>
        <w:numId w:val="45"/>
      </w:numPr>
    </w:pPr>
    <w:rPr>
      <w:szCs w:val="24"/>
    </w:rPr>
  </w:style>
  <w:style w:type="character" w:customStyle="1" w:styleId="ATTANNLV2-ASDEFCONChar">
    <w:name w:val="ATT/ANN LV2 - ASDEFCON Char"/>
    <w:link w:val="ATTANNLV2-ASDEFCON"/>
    <w:locked/>
    <w:rsid w:val="00A13632"/>
    <w:rPr>
      <w:rFonts w:ascii="Arial" w:hAnsi="Arial"/>
      <w:color w:val="000000"/>
      <w:szCs w:val="24"/>
    </w:rPr>
  </w:style>
  <w:style w:type="paragraph" w:customStyle="1" w:styleId="ATTANNLV3-ASDEFCON">
    <w:name w:val="ATT/ANN LV3 - ASDEFCON"/>
    <w:basedOn w:val="ASDEFCONNormal"/>
    <w:rsid w:val="00A13632"/>
    <w:pPr>
      <w:numPr>
        <w:ilvl w:val="2"/>
        <w:numId w:val="45"/>
      </w:numPr>
    </w:pPr>
    <w:rPr>
      <w:szCs w:val="24"/>
    </w:rPr>
  </w:style>
  <w:style w:type="paragraph" w:customStyle="1" w:styleId="ATTANNLV4-ASDEFCON">
    <w:name w:val="ATT/ANN LV4 - ASDEFCON"/>
    <w:basedOn w:val="ASDEFCONNormal"/>
    <w:rsid w:val="00A13632"/>
    <w:pPr>
      <w:numPr>
        <w:ilvl w:val="3"/>
        <w:numId w:val="45"/>
      </w:numPr>
    </w:pPr>
    <w:rPr>
      <w:szCs w:val="24"/>
    </w:rPr>
  </w:style>
  <w:style w:type="paragraph" w:customStyle="1" w:styleId="ASDEFCONCoverTitle">
    <w:name w:val="ASDEFCON Cover Title"/>
    <w:rsid w:val="00A13632"/>
    <w:pPr>
      <w:jc w:val="center"/>
    </w:pPr>
    <w:rPr>
      <w:rFonts w:ascii="Georgia" w:hAnsi="Georgia"/>
      <w:b/>
      <w:color w:val="000000"/>
      <w:sz w:val="100"/>
      <w:szCs w:val="24"/>
    </w:rPr>
  </w:style>
  <w:style w:type="paragraph" w:customStyle="1" w:styleId="ASDEFCONHeaderFooterLeft">
    <w:name w:val="ASDEFCON Header/Footer Left"/>
    <w:basedOn w:val="ASDEFCONNormal"/>
    <w:rsid w:val="00A13632"/>
    <w:pPr>
      <w:spacing w:after="0"/>
      <w:jc w:val="left"/>
    </w:pPr>
    <w:rPr>
      <w:sz w:val="16"/>
      <w:szCs w:val="24"/>
    </w:rPr>
  </w:style>
  <w:style w:type="paragraph" w:customStyle="1" w:styleId="ASDEFCONCoverPageIncorp">
    <w:name w:val="ASDEFCON Cover Page Incorp"/>
    <w:rsid w:val="00A1363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13632"/>
    <w:rPr>
      <w:b/>
      <w:i/>
    </w:rPr>
  </w:style>
  <w:style w:type="paragraph" w:customStyle="1" w:styleId="COTCOCLV2NONUM-ASDEFCON">
    <w:name w:val="COT/COC LV2 NONUM - ASDEFCON"/>
    <w:basedOn w:val="COTCOCLV2-ASDEFCON"/>
    <w:next w:val="COTCOCLV3-ASDEFCON"/>
    <w:rsid w:val="00A1363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13632"/>
    <w:pPr>
      <w:keepNext w:val="0"/>
      <w:numPr>
        <w:numId w:val="0"/>
      </w:numPr>
      <w:ind w:left="851"/>
    </w:pPr>
    <w:rPr>
      <w:bCs/>
      <w:szCs w:val="20"/>
    </w:rPr>
  </w:style>
  <w:style w:type="paragraph" w:customStyle="1" w:styleId="COTCOCLV3NONUM-ASDEFCON">
    <w:name w:val="COT/COC LV3 NONUM - ASDEFCON"/>
    <w:basedOn w:val="COTCOCLV3-ASDEFCON"/>
    <w:next w:val="COTCOCLV3-ASDEFCON"/>
    <w:rsid w:val="00A13632"/>
    <w:pPr>
      <w:numPr>
        <w:ilvl w:val="0"/>
        <w:numId w:val="0"/>
      </w:numPr>
      <w:ind w:left="851"/>
    </w:pPr>
    <w:rPr>
      <w:szCs w:val="20"/>
    </w:rPr>
  </w:style>
  <w:style w:type="paragraph" w:customStyle="1" w:styleId="COTCOCLV4NONUM-ASDEFCON">
    <w:name w:val="COT/COC LV4 NONUM - ASDEFCON"/>
    <w:basedOn w:val="COTCOCLV4-ASDEFCON"/>
    <w:next w:val="COTCOCLV4-ASDEFCON"/>
    <w:rsid w:val="00A13632"/>
    <w:pPr>
      <w:numPr>
        <w:ilvl w:val="0"/>
        <w:numId w:val="0"/>
      </w:numPr>
      <w:ind w:left="1418"/>
    </w:pPr>
    <w:rPr>
      <w:szCs w:val="20"/>
    </w:rPr>
  </w:style>
  <w:style w:type="paragraph" w:customStyle="1" w:styleId="COTCOCLV5NONUM-ASDEFCON">
    <w:name w:val="COT/COC LV5 NONUM - ASDEFCON"/>
    <w:basedOn w:val="COTCOCLV5-ASDEFCON"/>
    <w:next w:val="COTCOCLV5-ASDEFCON"/>
    <w:rsid w:val="00A13632"/>
    <w:pPr>
      <w:numPr>
        <w:ilvl w:val="0"/>
        <w:numId w:val="0"/>
      </w:numPr>
      <w:ind w:left="1985"/>
    </w:pPr>
    <w:rPr>
      <w:szCs w:val="20"/>
    </w:rPr>
  </w:style>
  <w:style w:type="paragraph" w:customStyle="1" w:styleId="COTCOCLV6NONUM-ASDEFCON">
    <w:name w:val="COT/COC LV6 NONUM - ASDEFCON"/>
    <w:basedOn w:val="COTCOCLV6-ASDEFCON"/>
    <w:next w:val="COTCOCLV6-ASDEFCON"/>
    <w:rsid w:val="00A13632"/>
    <w:pPr>
      <w:numPr>
        <w:ilvl w:val="0"/>
        <w:numId w:val="0"/>
      </w:numPr>
      <w:ind w:left="2552"/>
    </w:pPr>
    <w:rPr>
      <w:szCs w:val="20"/>
    </w:rPr>
  </w:style>
  <w:style w:type="paragraph" w:customStyle="1" w:styleId="ATTANNLV1NONUM-ASDEFCON">
    <w:name w:val="ATT/ANN LV1 NONUM - ASDEFCON"/>
    <w:basedOn w:val="ATTANNLV1-ASDEFCON"/>
    <w:next w:val="ATTANNLV2-ASDEFCON"/>
    <w:rsid w:val="00A13632"/>
    <w:pPr>
      <w:numPr>
        <w:numId w:val="0"/>
      </w:numPr>
      <w:ind w:left="851"/>
    </w:pPr>
    <w:rPr>
      <w:bCs/>
      <w:szCs w:val="20"/>
    </w:rPr>
  </w:style>
  <w:style w:type="paragraph" w:customStyle="1" w:styleId="ATTANNLV2NONUM-ASDEFCON">
    <w:name w:val="ATT/ANN LV2 NONUM - ASDEFCON"/>
    <w:basedOn w:val="ATTANNLV2-ASDEFCON"/>
    <w:next w:val="ATTANNLV2-ASDEFCON"/>
    <w:rsid w:val="00A13632"/>
    <w:pPr>
      <w:numPr>
        <w:ilvl w:val="0"/>
        <w:numId w:val="0"/>
      </w:numPr>
      <w:ind w:left="851"/>
    </w:pPr>
    <w:rPr>
      <w:szCs w:val="20"/>
    </w:rPr>
  </w:style>
  <w:style w:type="paragraph" w:customStyle="1" w:styleId="ATTANNLV3NONUM-ASDEFCON">
    <w:name w:val="ATT/ANN LV3 NONUM - ASDEFCON"/>
    <w:basedOn w:val="ATTANNLV3-ASDEFCON"/>
    <w:next w:val="ATTANNLV3-ASDEFCON"/>
    <w:rsid w:val="00A13632"/>
    <w:pPr>
      <w:numPr>
        <w:ilvl w:val="0"/>
        <w:numId w:val="0"/>
      </w:numPr>
      <w:ind w:left="1418"/>
    </w:pPr>
    <w:rPr>
      <w:szCs w:val="20"/>
    </w:rPr>
  </w:style>
  <w:style w:type="paragraph" w:customStyle="1" w:styleId="ATTANNLV4NONUM-ASDEFCON">
    <w:name w:val="ATT/ANN LV4 NONUM - ASDEFCON"/>
    <w:basedOn w:val="ATTANNLV4-ASDEFCON"/>
    <w:next w:val="ATTANNLV4-ASDEFCON"/>
    <w:rsid w:val="00A13632"/>
    <w:pPr>
      <w:numPr>
        <w:ilvl w:val="0"/>
        <w:numId w:val="0"/>
      </w:numPr>
      <w:ind w:left="1985"/>
    </w:pPr>
    <w:rPr>
      <w:szCs w:val="20"/>
    </w:rPr>
  </w:style>
  <w:style w:type="paragraph" w:customStyle="1" w:styleId="NoteToDraftersBullets-ASDEFCON">
    <w:name w:val="Note To Drafters Bullets - ASDEFCON"/>
    <w:basedOn w:val="NoteToDrafters-ASDEFCON"/>
    <w:rsid w:val="00A13632"/>
    <w:pPr>
      <w:numPr>
        <w:numId w:val="10"/>
      </w:numPr>
    </w:pPr>
    <w:rPr>
      <w:bCs/>
      <w:iCs/>
      <w:szCs w:val="20"/>
    </w:rPr>
  </w:style>
  <w:style w:type="paragraph" w:customStyle="1" w:styleId="NoteToDraftersList-ASDEFCON">
    <w:name w:val="Note To Drafters List - ASDEFCON"/>
    <w:basedOn w:val="NoteToDrafters-ASDEFCON"/>
    <w:rsid w:val="00A13632"/>
    <w:pPr>
      <w:numPr>
        <w:numId w:val="11"/>
      </w:numPr>
    </w:pPr>
    <w:rPr>
      <w:bCs/>
      <w:iCs/>
      <w:szCs w:val="20"/>
    </w:rPr>
  </w:style>
  <w:style w:type="paragraph" w:customStyle="1" w:styleId="NoteToTenderersBullets-ASDEFCON">
    <w:name w:val="Note To Tenderers Bullets - ASDEFCON"/>
    <w:basedOn w:val="NoteToTenderers-ASDEFCON"/>
    <w:rsid w:val="00A13632"/>
    <w:pPr>
      <w:numPr>
        <w:numId w:val="12"/>
      </w:numPr>
    </w:pPr>
    <w:rPr>
      <w:bCs/>
      <w:iCs/>
      <w:szCs w:val="20"/>
    </w:rPr>
  </w:style>
  <w:style w:type="paragraph" w:customStyle="1" w:styleId="NoteToTenderersList-ASDEFCON">
    <w:name w:val="Note To Tenderers List - ASDEFCON"/>
    <w:basedOn w:val="NoteToTenderers-ASDEFCON"/>
    <w:rsid w:val="00A13632"/>
    <w:pPr>
      <w:numPr>
        <w:numId w:val="13"/>
      </w:numPr>
    </w:pPr>
    <w:rPr>
      <w:bCs/>
      <w:iCs/>
      <w:szCs w:val="20"/>
    </w:rPr>
  </w:style>
  <w:style w:type="paragraph" w:customStyle="1" w:styleId="SOWHL1-ASDEFCON">
    <w:name w:val="SOW HL1 - ASDEFCON"/>
    <w:basedOn w:val="ASDEFCONNormal"/>
    <w:next w:val="SOWHL2-ASDEFCON"/>
    <w:qFormat/>
    <w:rsid w:val="00A13632"/>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13632"/>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13632"/>
    <w:pPr>
      <w:keepNext/>
      <w:numPr>
        <w:ilvl w:val="2"/>
        <w:numId w:val="7"/>
      </w:numPr>
    </w:pPr>
    <w:rPr>
      <w:rFonts w:eastAsia="Calibri"/>
      <w:b/>
      <w:szCs w:val="22"/>
      <w:lang w:eastAsia="en-US"/>
    </w:rPr>
  </w:style>
  <w:style w:type="paragraph" w:customStyle="1" w:styleId="SOWHL4-ASDEFCON">
    <w:name w:val="SOW HL4 - ASDEFCON"/>
    <w:basedOn w:val="ASDEFCONNormal"/>
    <w:qFormat/>
    <w:rsid w:val="00A13632"/>
    <w:pPr>
      <w:keepNext/>
      <w:numPr>
        <w:ilvl w:val="3"/>
        <w:numId w:val="7"/>
      </w:numPr>
    </w:pPr>
    <w:rPr>
      <w:rFonts w:eastAsia="Calibri"/>
      <w:b/>
      <w:szCs w:val="22"/>
      <w:lang w:eastAsia="en-US"/>
    </w:rPr>
  </w:style>
  <w:style w:type="paragraph" w:customStyle="1" w:styleId="SOWHL5-ASDEFCON">
    <w:name w:val="SOW HL5 - ASDEFCON"/>
    <w:basedOn w:val="ASDEFCONNormal"/>
    <w:qFormat/>
    <w:rsid w:val="00A13632"/>
    <w:pPr>
      <w:keepNext/>
      <w:numPr>
        <w:ilvl w:val="4"/>
        <w:numId w:val="7"/>
      </w:numPr>
    </w:pPr>
    <w:rPr>
      <w:rFonts w:eastAsia="Calibri"/>
      <w:b/>
      <w:szCs w:val="22"/>
      <w:lang w:eastAsia="en-US"/>
    </w:rPr>
  </w:style>
  <w:style w:type="paragraph" w:customStyle="1" w:styleId="SOWSubL1-ASDEFCON">
    <w:name w:val="SOW SubL1 - ASDEFCON"/>
    <w:basedOn w:val="ASDEFCONNormal"/>
    <w:qFormat/>
    <w:rsid w:val="00A13632"/>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A1363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13632"/>
    <w:pPr>
      <w:numPr>
        <w:ilvl w:val="0"/>
        <w:numId w:val="0"/>
      </w:numPr>
      <w:ind w:left="1134"/>
    </w:pPr>
    <w:rPr>
      <w:rFonts w:eastAsia="Times New Roman"/>
      <w:bCs/>
      <w:szCs w:val="20"/>
    </w:rPr>
  </w:style>
  <w:style w:type="paragraph" w:customStyle="1" w:styleId="SOWTL2-ASDEFCON">
    <w:name w:val="SOW TL2 - ASDEFCON"/>
    <w:basedOn w:val="SOWHL2-ASDEFCON"/>
    <w:rsid w:val="00A13632"/>
    <w:pPr>
      <w:keepNext w:val="0"/>
      <w:pBdr>
        <w:bottom w:val="none" w:sz="0" w:space="0" w:color="auto"/>
      </w:pBdr>
    </w:pPr>
    <w:rPr>
      <w:b w:val="0"/>
    </w:rPr>
  </w:style>
  <w:style w:type="paragraph" w:customStyle="1" w:styleId="SOWTL3NONUM-ASDEFCON">
    <w:name w:val="SOW TL3 NONUM - ASDEFCON"/>
    <w:basedOn w:val="SOWTL3-ASDEFCON"/>
    <w:next w:val="SOWTL3-ASDEFCON"/>
    <w:rsid w:val="00A13632"/>
    <w:pPr>
      <w:numPr>
        <w:ilvl w:val="0"/>
        <w:numId w:val="0"/>
      </w:numPr>
      <w:ind w:left="1134"/>
    </w:pPr>
    <w:rPr>
      <w:rFonts w:eastAsia="Times New Roman"/>
      <w:bCs/>
      <w:szCs w:val="20"/>
    </w:rPr>
  </w:style>
  <w:style w:type="paragraph" w:customStyle="1" w:styleId="SOWTL3-ASDEFCON">
    <w:name w:val="SOW TL3 - ASDEFCON"/>
    <w:basedOn w:val="SOWHL3-ASDEFCON"/>
    <w:rsid w:val="00A13632"/>
    <w:pPr>
      <w:keepNext w:val="0"/>
    </w:pPr>
    <w:rPr>
      <w:b w:val="0"/>
    </w:rPr>
  </w:style>
  <w:style w:type="paragraph" w:customStyle="1" w:styleId="SOWTL4NONUM-ASDEFCON">
    <w:name w:val="SOW TL4 NONUM - ASDEFCON"/>
    <w:basedOn w:val="SOWTL4-ASDEFCON"/>
    <w:next w:val="SOWTL4-ASDEFCON"/>
    <w:rsid w:val="00A13632"/>
    <w:pPr>
      <w:numPr>
        <w:ilvl w:val="0"/>
        <w:numId w:val="0"/>
      </w:numPr>
      <w:ind w:left="1134"/>
    </w:pPr>
    <w:rPr>
      <w:rFonts w:eastAsia="Times New Roman"/>
      <w:bCs/>
      <w:szCs w:val="20"/>
    </w:rPr>
  </w:style>
  <w:style w:type="paragraph" w:customStyle="1" w:styleId="SOWTL4-ASDEFCON">
    <w:name w:val="SOW TL4 - ASDEFCON"/>
    <w:basedOn w:val="SOWHL4-ASDEFCON"/>
    <w:rsid w:val="00A13632"/>
    <w:pPr>
      <w:keepNext w:val="0"/>
    </w:pPr>
    <w:rPr>
      <w:b w:val="0"/>
    </w:rPr>
  </w:style>
  <w:style w:type="paragraph" w:customStyle="1" w:styleId="SOWTL5NONUM-ASDEFCON">
    <w:name w:val="SOW TL5 NONUM - ASDEFCON"/>
    <w:basedOn w:val="SOWHL5-ASDEFCON"/>
    <w:next w:val="SOWTL5-ASDEFCON"/>
    <w:rsid w:val="00A13632"/>
    <w:pPr>
      <w:keepNext w:val="0"/>
      <w:numPr>
        <w:ilvl w:val="0"/>
        <w:numId w:val="0"/>
      </w:numPr>
      <w:ind w:left="1134"/>
    </w:pPr>
    <w:rPr>
      <w:b w:val="0"/>
    </w:rPr>
  </w:style>
  <w:style w:type="paragraph" w:customStyle="1" w:styleId="SOWTL5-ASDEFCON">
    <w:name w:val="SOW TL5 - ASDEFCON"/>
    <w:basedOn w:val="SOWHL5-ASDEFCON"/>
    <w:rsid w:val="00A13632"/>
    <w:pPr>
      <w:keepNext w:val="0"/>
    </w:pPr>
    <w:rPr>
      <w:b w:val="0"/>
    </w:rPr>
  </w:style>
  <w:style w:type="paragraph" w:customStyle="1" w:styleId="SOWSubL2-ASDEFCON">
    <w:name w:val="SOW SubL2 - ASDEFCON"/>
    <w:basedOn w:val="ASDEFCONNormal"/>
    <w:qFormat/>
    <w:rsid w:val="00A13632"/>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A13632"/>
    <w:pPr>
      <w:numPr>
        <w:numId w:val="0"/>
      </w:numPr>
      <w:ind w:left="1701"/>
    </w:pPr>
  </w:style>
  <w:style w:type="paragraph" w:customStyle="1" w:styleId="SOWSubL2NONUM-ASDEFCON">
    <w:name w:val="SOW SubL2 NONUM - ASDEFCON"/>
    <w:basedOn w:val="SOWSubL2-ASDEFCON"/>
    <w:next w:val="SOWSubL2-ASDEFCON"/>
    <w:qFormat/>
    <w:rsid w:val="00A13632"/>
    <w:pPr>
      <w:numPr>
        <w:ilvl w:val="0"/>
        <w:numId w:val="0"/>
      </w:numPr>
      <w:ind w:left="2268"/>
    </w:pPr>
  </w:style>
  <w:style w:type="paragraph" w:customStyle="1" w:styleId="ASDEFCONTextBlock">
    <w:name w:val="ASDEFCON TextBlock"/>
    <w:basedOn w:val="ASDEFCONNormal"/>
    <w:qFormat/>
    <w:rsid w:val="00A1363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13632"/>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13632"/>
    <w:pPr>
      <w:keepNext/>
      <w:spacing w:before="240"/>
    </w:pPr>
    <w:rPr>
      <w:rFonts w:ascii="Arial Bold" w:hAnsi="Arial Bold"/>
      <w:b/>
      <w:bCs/>
      <w:caps/>
      <w:szCs w:val="20"/>
    </w:rPr>
  </w:style>
  <w:style w:type="paragraph" w:customStyle="1" w:styleId="Table8ptHeading-ASDEFCON">
    <w:name w:val="Table 8pt Heading - ASDEFCON"/>
    <w:basedOn w:val="ASDEFCONNormal"/>
    <w:rsid w:val="00A1363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13632"/>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13632"/>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A13632"/>
    <w:rPr>
      <w:rFonts w:ascii="Arial" w:eastAsia="Calibri" w:hAnsi="Arial"/>
      <w:color w:val="000000"/>
      <w:szCs w:val="22"/>
      <w:lang w:eastAsia="en-US"/>
    </w:rPr>
  </w:style>
  <w:style w:type="paragraph" w:customStyle="1" w:styleId="Table8ptSub1-ASDEFCON">
    <w:name w:val="Table 8pt Sub1 - ASDEFCON"/>
    <w:basedOn w:val="Table8ptText-ASDEFCON"/>
    <w:rsid w:val="00A13632"/>
    <w:pPr>
      <w:numPr>
        <w:ilvl w:val="1"/>
      </w:numPr>
    </w:pPr>
  </w:style>
  <w:style w:type="paragraph" w:customStyle="1" w:styleId="Table8ptSub2-ASDEFCON">
    <w:name w:val="Table 8pt Sub2 - ASDEFCON"/>
    <w:basedOn w:val="Table8ptText-ASDEFCON"/>
    <w:rsid w:val="00A13632"/>
    <w:pPr>
      <w:numPr>
        <w:ilvl w:val="2"/>
      </w:numPr>
    </w:pPr>
  </w:style>
  <w:style w:type="paragraph" w:customStyle="1" w:styleId="Table10ptHeading-ASDEFCON">
    <w:name w:val="Table 10pt Heading - ASDEFCON"/>
    <w:basedOn w:val="ASDEFCONNormal"/>
    <w:rsid w:val="00A13632"/>
    <w:pPr>
      <w:keepNext/>
      <w:spacing w:before="60" w:after="60"/>
      <w:jc w:val="center"/>
    </w:pPr>
    <w:rPr>
      <w:b/>
    </w:rPr>
  </w:style>
  <w:style w:type="paragraph" w:customStyle="1" w:styleId="Table8ptBP1-ASDEFCON">
    <w:name w:val="Table 8pt BP1 - ASDEFCON"/>
    <w:basedOn w:val="Table8ptText-ASDEFCON"/>
    <w:rsid w:val="00A13632"/>
    <w:pPr>
      <w:numPr>
        <w:numId w:val="15"/>
      </w:numPr>
    </w:pPr>
  </w:style>
  <w:style w:type="paragraph" w:customStyle="1" w:styleId="Table8ptBP2-ASDEFCON">
    <w:name w:val="Table 8pt BP2 - ASDEFCON"/>
    <w:basedOn w:val="Table8ptText-ASDEFCON"/>
    <w:rsid w:val="00A13632"/>
    <w:pPr>
      <w:numPr>
        <w:ilvl w:val="1"/>
        <w:numId w:val="15"/>
      </w:numPr>
      <w:tabs>
        <w:tab w:val="clear" w:pos="284"/>
      </w:tabs>
    </w:pPr>
    <w:rPr>
      <w:iCs/>
    </w:rPr>
  </w:style>
  <w:style w:type="paragraph" w:customStyle="1" w:styleId="ASDEFCONBulletsLV1">
    <w:name w:val="ASDEFCON Bullets LV1"/>
    <w:basedOn w:val="ASDEFCONNormal"/>
    <w:rsid w:val="00A13632"/>
    <w:pPr>
      <w:numPr>
        <w:numId w:val="17"/>
      </w:numPr>
    </w:pPr>
    <w:rPr>
      <w:rFonts w:eastAsia="Calibri"/>
      <w:szCs w:val="22"/>
      <w:lang w:eastAsia="en-US"/>
    </w:rPr>
  </w:style>
  <w:style w:type="paragraph" w:customStyle="1" w:styleId="Table10ptSub1-ASDEFCON">
    <w:name w:val="Table 10pt Sub1 - ASDEFCON"/>
    <w:basedOn w:val="Table10ptText-ASDEFCON"/>
    <w:rsid w:val="00A13632"/>
    <w:pPr>
      <w:numPr>
        <w:ilvl w:val="1"/>
      </w:numPr>
      <w:jc w:val="both"/>
    </w:pPr>
  </w:style>
  <w:style w:type="paragraph" w:customStyle="1" w:styleId="Table10ptSub2-ASDEFCON">
    <w:name w:val="Table 10pt Sub2 - ASDEFCON"/>
    <w:basedOn w:val="Table10ptText-ASDEFCON"/>
    <w:rsid w:val="00A13632"/>
    <w:pPr>
      <w:numPr>
        <w:ilvl w:val="2"/>
      </w:numPr>
      <w:jc w:val="both"/>
    </w:pPr>
  </w:style>
  <w:style w:type="paragraph" w:customStyle="1" w:styleId="ASDEFCONBulletsLV2">
    <w:name w:val="ASDEFCON Bullets LV2"/>
    <w:basedOn w:val="ASDEFCONNormal"/>
    <w:rsid w:val="00A13632"/>
    <w:pPr>
      <w:numPr>
        <w:numId w:val="6"/>
      </w:numPr>
    </w:pPr>
  </w:style>
  <w:style w:type="paragraph" w:customStyle="1" w:styleId="Table10ptBP1-ASDEFCON">
    <w:name w:val="Table 10pt BP1 - ASDEFCON"/>
    <w:basedOn w:val="ASDEFCONNormal"/>
    <w:rsid w:val="00A13632"/>
    <w:pPr>
      <w:numPr>
        <w:numId w:val="21"/>
      </w:numPr>
      <w:spacing w:before="60" w:after="60"/>
    </w:pPr>
  </w:style>
  <w:style w:type="paragraph" w:customStyle="1" w:styleId="Table10ptBP2-ASDEFCON">
    <w:name w:val="Table 10pt BP2 - ASDEFCON"/>
    <w:basedOn w:val="ASDEFCONNormal"/>
    <w:link w:val="Table10ptBP2-ASDEFCONCharChar"/>
    <w:rsid w:val="00A13632"/>
    <w:pPr>
      <w:numPr>
        <w:ilvl w:val="1"/>
        <w:numId w:val="21"/>
      </w:numPr>
      <w:spacing w:before="60" w:after="60"/>
    </w:pPr>
  </w:style>
  <w:style w:type="character" w:customStyle="1" w:styleId="Table10ptBP2-ASDEFCONCharChar">
    <w:name w:val="Table 10pt BP2 - ASDEFCON Char Char"/>
    <w:link w:val="Table10ptBP2-ASDEFCON"/>
    <w:locked/>
    <w:rsid w:val="00A13632"/>
    <w:rPr>
      <w:rFonts w:ascii="Arial" w:hAnsi="Arial"/>
      <w:color w:val="000000"/>
      <w:szCs w:val="40"/>
    </w:rPr>
  </w:style>
  <w:style w:type="paragraph" w:customStyle="1" w:styleId="GuideMarginHead-ASDEFCON">
    <w:name w:val="Guide Margin Head - ASDEFCON"/>
    <w:basedOn w:val="ASDEFCONNormal"/>
    <w:rsid w:val="00A1363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13632"/>
    <w:pPr>
      <w:ind w:left="1680"/>
    </w:pPr>
    <w:rPr>
      <w:lang w:eastAsia="en-US"/>
    </w:rPr>
  </w:style>
  <w:style w:type="paragraph" w:customStyle="1" w:styleId="GuideSublistLv1-ASDEFCON">
    <w:name w:val="Guide Sublist Lv1 - ASDEFCON"/>
    <w:basedOn w:val="ASDEFCONNormal"/>
    <w:qFormat/>
    <w:rsid w:val="00A13632"/>
    <w:pPr>
      <w:numPr>
        <w:numId w:val="25"/>
      </w:numPr>
    </w:pPr>
    <w:rPr>
      <w:rFonts w:eastAsia="Calibri"/>
      <w:szCs w:val="22"/>
      <w:lang w:eastAsia="en-US"/>
    </w:rPr>
  </w:style>
  <w:style w:type="paragraph" w:customStyle="1" w:styleId="GuideBullets-ASDEFCON">
    <w:name w:val="Guide Bullets - ASDEFCON"/>
    <w:basedOn w:val="ASDEFCONNormal"/>
    <w:rsid w:val="00A13632"/>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A1363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13632"/>
    <w:pPr>
      <w:keepNext/>
      <w:spacing w:before="240"/>
    </w:pPr>
    <w:rPr>
      <w:rFonts w:eastAsia="Calibri"/>
      <w:b/>
      <w:caps/>
      <w:szCs w:val="20"/>
      <w:lang w:eastAsia="en-US"/>
    </w:rPr>
  </w:style>
  <w:style w:type="paragraph" w:customStyle="1" w:styleId="ASDEFCONSublist">
    <w:name w:val="ASDEFCON Sublist"/>
    <w:basedOn w:val="ASDEFCONNormal"/>
    <w:rsid w:val="00A13632"/>
    <w:pPr>
      <w:numPr>
        <w:numId w:val="26"/>
      </w:numPr>
    </w:pPr>
    <w:rPr>
      <w:iCs/>
    </w:rPr>
  </w:style>
  <w:style w:type="paragraph" w:customStyle="1" w:styleId="ASDEFCONRecitals">
    <w:name w:val="ASDEFCON Recitals"/>
    <w:basedOn w:val="ASDEFCONNormal"/>
    <w:link w:val="ASDEFCONRecitalsCharChar"/>
    <w:rsid w:val="00A13632"/>
    <w:pPr>
      <w:numPr>
        <w:numId w:val="18"/>
      </w:numPr>
    </w:pPr>
  </w:style>
  <w:style w:type="character" w:customStyle="1" w:styleId="ASDEFCONRecitalsCharChar">
    <w:name w:val="ASDEFCON Recitals Char Char"/>
    <w:link w:val="ASDEFCONRecitals"/>
    <w:locked/>
    <w:rsid w:val="00A13632"/>
    <w:rPr>
      <w:rFonts w:ascii="Arial" w:hAnsi="Arial"/>
      <w:color w:val="000000"/>
      <w:szCs w:val="40"/>
    </w:rPr>
  </w:style>
  <w:style w:type="paragraph" w:customStyle="1" w:styleId="NoteList-ASDEFCON">
    <w:name w:val="Note List - ASDEFCON"/>
    <w:basedOn w:val="ASDEFCONNormal"/>
    <w:rsid w:val="00A13632"/>
    <w:pPr>
      <w:numPr>
        <w:numId w:val="19"/>
      </w:numPr>
    </w:pPr>
    <w:rPr>
      <w:b/>
      <w:bCs/>
      <w:i/>
    </w:rPr>
  </w:style>
  <w:style w:type="paragraph" w:customStyle="1" w:styleId="NoteBullets-ASDEFCON">
    <w:name w:val="Note Bullets - ASDEFCON"/>
    <w:basedOn w:val="ASDEFCONNormal"/>
    <w:rsid w:val="00A13632"/>
    <w:pPr>
      <w:numPr>
        <w:numId w:val="20"/>
      </w:numPr>
    </w:pPr>
    <w:rPr>
      <w:b/>
      <w:i/>
    </w:rPr>
  </w:style>
  <w:style w:type="paragraph" w:customStyle="1" w:styleId="ASDEFCONOperativePartListLV1">
    <w:name w:val="ASDEFCON Operative Part List LV1"/>
    <w:basedOn w:val="ASDEFCONNormal"/>
    <w:rsid w:val="00A13632"/>
    <w:pPr>
      <w:numPr>
        <w:numId w:val="22"/>
      </w:numPr>
    </w:pPr>
    <w:rPr>
      <w:iCs/>
    </w:rPr>
  </w:style>
  <w:style w:type="paragraph" w:customStyle="1" w:styleId="ASDEFCONOperativePartListLV2">
    <w:name w:val="ASDEFCON Operative Part List LV2"/>
    <w:basedOn w:val="ASDEFCONOperativePartListLV1"/>
    <w:rsid w:val="00A13632"/>
    <w:pPr>
      <w:numPr>
        <w:ilvl w:val="1"/>
      </w:numPr>
    </w:pPr>
  </w:style>
  <w:style w:type="paragraph" w:customStyle="1" w:styleId="ASDEFCONOptionSpace">
    <w:name w:val="ASDEFCON Option Space"/>
    <w:basedOn w:val="ASDEFCONNormal"/>
    <w:rsid w:val="00A13632"/>
    <w:pPr>
      <w:spacing w:after="0"/>
    </w:pPr>
    <w:rPr>
      <w:bCs/>
      <w:color w:val="FFFFFF"/>
      <w:sz w:val="8"/>
    </w:rPr>
  </w:style>
  <w:style w:type="paragraph" w:customStyle="1" w:styleId="ATTANNReferencetoCOC">
    <w:name w:val="ATT/ANN Reference to COC"/>
    <w:basedOn w:val="ASDEFCONNormal"/>
    <w:link w:val="ATTANNReferencetoCOCChar"/>
    <w:rsid w:val="00A13632"/>
    <w:pPr>
      <w:keepNext/>
      <w:jc w:val="right"/>
    </w:pPr>
    <w:rPr>
      <w:i/>
      <w:iCs/>
      <w:szCs w:val="20"/>
    </w:rPr>
  </w:style>
  <w:style w:type="paragraph" w:customStyle="1" w:styleId="ASDEFCONHeaderFooterCenter">
    <w:name w:val="ASDEFCON Header/Footer Center"/>
    <w:basedOn w:val="ASDEFCONHeaderFooterLeft"/>
    <w:rsid w:val="00A13632"/>
    <w:pPr>
      <w:jc w:val="center"/>
    </w:pPr>
    <w:rPr>
      <w:szCs w:val="20"/>
    </w:rPr>
  </w:style>
  <w:style w:type="paragraph" w:customStyle="1" w:styleId="ASDEFCONHeaderFooterRight">
    <w:name w:val="ASDEFCON Header/Footer Right"/>
    <w:basedOn w:val="ASDEFCONHeaderFooterLeft"/>
    <w:rsid w:val="00A13632"/>
    <w:pPr>
      <w:jc w:val="right"/>
    </w:pPr>
    <w:rPr>
      <w:szCs w:val="20"/>
    </w:rPr>
  </w:style>
  <w:style w:type="paragraph" w:customStyle="1" w:styleId="ASDEFCONHeaderFooterClassification">
    <w:name w:val="ASDEFCON Header/Footer Classification"/>
    <w:basedOn w:val="ASDEFCONHeaderFooterLeft"/>
    <w:rsid w:val="00A13632"/>
    <w:pPr>
      <w:jc w:val="center"/>
    </w:pPr>
    <w:rPr>
      <w:rFonts w:ascii="Arial Bold" w:hAnsi="Arial Bold"/>
      <w:b/>
      <w:bCs/>
      <w:caps/>
      <w:sz w:val="20"/>
    </w:rPr>
  </w:style>
  <w:style w:type="paragraph" w:customStyle="1" w:styleId="GuideLV3Head-ASDEFCON">
    <w:name w:val="Guide LV3 Head - ASDEFCON"/>
    <w:basedOn w:val="ASDEFCONNormal"/>
    <w:rsid w:val="00A13632"/>
    <w:pPr>
      <w:keepNext/>
    </w:pPr>
    <w:rPr>
      <w:rFonts w:eastAsia="Calibri"/>
      <w:b/>
      <w:szCs w:val="22"/>
      <w:lang w:eastAsia="en-US"/>
    </w:rPr>
  </w:style>
  <w:style w:type="paragraph" w:customStyle="1" w:styleId="GuideSublistLv2-ASDEFCON">
    <w:name w:val="Guide Sublist Lv2 - ASDEFCON"/>
    <w:basedOn w:val="ASDEFCONNormal"/>
    <w:rsid w:val="00A13632"/>
    <w:pPr>
      <w:numPr>
        <w:ilvl w:val="1"/>
        <w:numId w:val="25"/>
      </w:numPr>
    </w:pPr>
  </w:style>
  <w:style w:type="paragraph" w:customStyle="1" w:styleId="ASDEFCONHeaderFooter">
    <w:name w:val="ASDEFCON Header/Footer"/>
    <w:basedOn w:val="ASDEFCONNormal"/>
    <w:rsid w:val="002E742D"/>
    <w:pPr>
      <w:jc w:val="left"/>
    </w:pPr>
    <w:rPr>
      <w:sz w:val="16"/>
      <w:szCs w:val="24"/>
    </w:rPr>
  </w:style>
  <w:style w:type="paragraph" w:customStyle="1" w:styleId="GuideSublist-ASDEFCON">
    <w:name w:val="Guide Sublist - ASDEFCON"/>
    <w:basedOn w:val="ASDEFCONNormal"/>
    <w:qFormat/>
    <w:rsid w:val="002E742D"/>
    <w:pPr>
      <w:tabs>
        <w:tab w:val="num" w:pos="1701"/>
      </w:tabs>
      <w:ind w:left="1701" w:hanging="1701"/>
    </w:pPr>
    <w:rPr>
      <w:rFonts w:eastAsia="Calibri"/>
      <w:szCs w:val="22"/>
      <w:lang w:eastAsia="en-US"/>
    </w:rPr>
  </w:style>
  <w:style w:type="paragraph" w:customStyle="1" w:styleId="StyleGuideText-ASDEFCONItalic">
    <w:name w:val="Style Guide Text - ASDEFCON + Italic"/>
    <w:rsid w:val="002E742D"/>
    <w:rPr>
      <w:rFonts w:ascii="Arial" w:hAnsi="Arial"/>
      <w:i/>
      <w:iCs/>
      <w:color w:val="000000"/>
      <w:szCs w:val="40"/>
    </w:rPr>
  </w:style>
  <w:style w:type="paragraph" w:styleId="Revision">
    <w:name w:val="Revision"/>
    <w:hidden/>
    <w:semiHidden/>
    <w:rsid w:val="001164B7"/>
    <w:rPr>
      <w:rFonts w:ascii="Arial" w:hAnsi="Arial"/>
      <w:szCs w:val="24"/>
    </w:rPr>
  </w:style>
  <w:style w:type="paragraph" w:customStyle="1" w:styleId="GuideBulletASDEFCON">
    <w:name w:val="Guide Bullet ASDEFCON"/>
    <w:basedOn w:val="Normal"/>
    <w:rsid w:val="005D36CB"/>
    <w:pPr>
      <w:numPr>
        <w:numId w:val="27"/>
      </w:numPr>
    </w:pPr>
  </w:style>
  <w:style w:type="paragraph" w:customStyle="1" w:styleId="Clause">
    <w:name w:val="Clause"/>
    <w:basedOn w:val="Normal"/>
    <w:next w:val="Normal"/>
    <w:rsid w:val="009A0914"/>
    <w:pPr>
      <w:spacing w:line="276" w:lineRule="auto"/>
      <w:jc w:val="right"/>
    </w:pPr>
    <w:rPr>
      <w:i/>
    </w:rPr>
  </w:style>
  <w:style w:type="character" w:customStyle="1" w:styleId="BalloonTextChar1">
    <w:name w:val="Balloon Text Char1"/>
    <w:rsid w:val="00CC3C5C"/>
    <w:rPr>
      <w:rFonts w:ascii="Calibri" w:hAnsi="Calibri"/>
      <w:sz w:val="18"/>
    </w:rPr>
  </w:style>
  <w:style w:type="character" w:styleId="Hyperlink">
    <w:name w:val="Hyperlink"/>
    <w:uiPriority w:val="99"/>
    <w:unhideWhenUsed/>
    <w:locked/>
    <w:rsid w:val="00A13632"/>
    <w:rPr>
      <w:color w:val="0000FF"/>
      <w:u w:val="single"/>
    </w:rPr>
  </w:style>
  <w:style w:type="paragraph" w:customStyle="1" w:styleId="ASDEFCONList">
    <w:name w:val="ASDEFCON List"/>
    <w:basedOn w:val="ASDEFCONNormal"/>
    <w:qFormat/>
    <w:rsid w:val="00A13632"/>
    <w:pPr>
      <w:numPr>
        <w:numId w:val="30"/>
      </w:numPr>
    </w:pPr>
  </w:style>
  <w:style w:type="paragraph" w:styleId="TOCHeading">
    <w:name w:val="TOC Heading"/>
    <w:basedOn w:val="Heading1"/>
    <w:next w:val="Normal"/>
    <w:uiPriority w:val="39"/>
    <w:semiHidden/>
    <w:unhideWhenUsed/>
    <w:qFormat/>
    <w:rsid w:val="00FD1954"/>
    <w:pPr>
      <w:outlineLvl w:val="9"/>
    </w:pPr>
    <w:rPr>
      <w:rFonts w:asciiTheme="majorHAnsi" w:eastAsiaTheme="majorEastAsia" w:hAnsiTheme="majorHAnsi" w:cstheme="majorBidi"/>
    </w:rPr>
  </w:style>
  <w:style w:type="character" w:styleId="FollowedHyperlink">
    <w:name w:val="FollowedHyperlink"/>
    <w:basedOn w:val="DefaultParagraphFont"/>
    <w:locked/>
    <w:rsid w:val="00D1666F"/>
    <w:rPr>
      <w:color w:val="800080" w:themeColor="followedHyperlink"/>
      <w:u w:val="single"/>
    </w:rPr>
  </w:style>
  <w:style w:type="paragraph" w:styleId="Bibliography">
    <w:name w:val="Bibliography"/>
    <w:basedOn w:val="Normal"/>
    <w:next w:val="Normal"/>
    <w:uiPriority w:val="37"/>
    <w:semiHidden/>
    <w:unhideWhenUsed/>
    <w:rsid w:val="0030477B"/>
  </w:style>
  <w:style w:type="paragraph" w:styleId="BlockText">
    <w:name w:val="Block Text"/>
    <w:basedOn w:val="Normal"/>
    <w:semiHidden/>
    <w:unhideWhenUsed/>
    <w:locked/>
    <w:rsid w:val="0030477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semiHidden/>
    <w:unhideWhenUsed/>
    <w:locked/>
    <w:rsid w:val="0030477B"/>
    <w:pPr>
      <w:spacing w:line="480" w:lineRule="auto"/>
    </w:pPr>
  </w:style>
  <w:style w:type="character" w:customStyle="1" w:styleId="BodyText2Char">
    <w:name w:val="Body Text 2 Char"/>
    <w:basedOn w:val="DefaultParagraphFont"/>
    <w:link w:val="BodyText2"/>
    <w:semiHidden/>
    <w:rsid w:val="0030477B"/>
    <w:rPr>
      <w:rFonts w:ascii="Arial" w:hAnsi="Arial"/>
      <w:szCs w:val="24"/>
    </w:rPr>
  </w:style>
  <w:style w:type="paragraph" w:styleId="BodyText3">
    <w:name w:val="Body Text 3"/>
    <w:basedOn w:val="Normal"/>
    <w:link w:val="BodyText3Char"/>
    <w:semiHidden/>
    <w:unhideWhenUsed/>
    <w:locked/>
    <w:rsid w:val="0030477B"/>
    <w:rPr>
      <w:sz w:val="16"/>
      <w:szCs w:val="16"/>
    </w:rPr>
  </w:style>
  <w:style w:type="character" w:customStyle="1" w:styleId="BodyText3Char">
    <w:name w:val="Body Text 3 Char"/>
    <w:basedOn w:val="DefaultParagraphFont"/>
    <w:link w:val="BodyText3"/>
    <w:semiHidden/>
    <w:rsid w:val="0030477B"/>
    <w:rPr>
      <w:rFonts w:ascii="Arial" w:hAnsi="Arial"/>
      <w:sz w:val="16"/>
      <w:szCs w:val="16"/>
    </w:rPr>
  </w:style>
  <w:style w:type="paragraph" w:styleId="BodyTextFirstIndent">
    <w:name w:val="Body Text First Indent"/>
    <w:basedOn w:val="BodyText"/>
    <w:link w:val="BodyTextFirstIndentChar"/>
    <w:locked/>
    <w:rsid w:val="0030477B"/>
    <w:pPr>
      <w:ind w:firstLine="360"/>
    </w:pPr>
  </w:style>
  <w:style w:type="character" w:customStyle="1" w:styleId="BodyTextFirstIndentChar">
    <w:name w:val="Body Text First Indent Char"/>
    <w:basedOn w:val="BodyTextChar"/>
    <w:link w:val="BodyTextFirstIndent"/>
    <w:rsid w:val="0030477B"/>
    <w:rPr>
      <w:rFonts w:ascii="Arial" w:hAnsi="Arial" w:cs="Times New Roman"/>
      <w:sz w:val="24"/>
      <w:szCs w:val="24"/>
    </w:rPr>
  </w:style>
  <w:style w:type="paragraph" w:styleId="BodyTextIndent">
    <w:name w:val="Body Text Indent"/>
    <w:basedOn w:val="Normal"/>
    <w:link w:val="BodyTextIndentChar"/>
    <w:semiHidden/>
    <w:unhideWhenUsed/>
    <w:locked/>
    <w:rsid w:val="0030477B"/>
    <w:pPr>
      <w:ind w:left="283"/>
    </w:pPr>
  </w:style>
  <w:style w:type="character" w:customStyle="1" w:styleId="BodyTextIndentChar">
    <w:name w:val="Body Text Indent Char"/>
    <w:basedOn w:val="DefaultParagraphFont"/>
    <w:link w:val="BodyTextIndent"/>
    <w:semiHidden/>
    <w:rsid w:val="0030477B"/>
    <w:rPr>
      <w:rFonts w:ascii="Arial" w:hAnsi="Arial"/>
      <w:szCs w:val="24"/>
    </w:rPr>
  </w:style>
  <w:style w:type="paragraph" w:styleId="BodyTextFirstIndent2">
    <w:name w:val="Body Text First Indent 2"/>
    <w:basedOn w:val="BodyTextIndent"/>
    <w:link w:val="BodyTextFirstIndent2Char"/>
    <w:semiHidden/>
    <w:unhideWhenUsed/>
    <w:locked/>
    <w:rsid w:val="0030477B"/>
    <w:pPr>
      <w:ind w:left="360" w:firstLine="360"/>
    </w:pPr>
  </w:style>
  <w:style w:type="character" w:customStyle="1" w:styleId="BodyTextFirstIndent2Char">
    <w:name w:val="Body Text First Indent 2 Char"/>
    <w:basedOn w:val="BodyTextIndentChar"/>
    <w:link w:val="BodyTextFirstIndent2"/>
    <w:semiHidden/>
    <w:rsid w:val="0030477B"/>
    <w:rPr>
      <w:rFonts w:ascii="Arial" w:hAnsi="Arial"/>
      <w:szCs w:val="24"/>
    </w:rPr>
  </w:style>
  <w:style w:type="paragraph" w:styleId="BodyTextIndent2">
    <w:name w:val="Body Text Indent 2"/>
    <w:basedOn w:val="Normal"/>
    <w:link w:val="BodyTextIndent2Char"/>
    <w:semiHidden/>
    <w:unhideWhenUsed/>
    <w:locked/>
    <w:rsid w:val="0030477B"/>
    <w:pPr>
      <w:spacing w:line="480" w:lineRule="auto"/>
      <w:ind w:left="283"/>
    </w:pPr>
  </w:style>
  <w:style w:type="character" w:customStyle="1" w:styleId="BodyTextIndent2Char">
    <w:name w:val="Body Text Indent 2 Char"/>
    <w:basedOn w:val="DefaultParagraphFont"/>
    <w:link w:val="BodyTextIndent2"/>
    <w:semiHidden/>
    <w:rsid w:val="0030477B"/>
    <w:rPr>
      <w:rFonts w:ascii="Arial" w:hAnsi="Arial"/>
      <w:szCs w:val="24"/>
    </w:rPr>
  </w:style>
  <w:style w:type="paragraph" w:styleId="BodyTextIndent3">
    <w:name w:val="Body Text Indent 3"/>
    <w:basedOn w:val="Normal"/>
    <w:link w:val="BodyTextIndent3Char"/>
    <w:semiHidden/>
    <w:unhideWhenUsed/>
    <w:locked/>
    <w:rsid w:val="0030477B"/>
    <w:pPr>
      <w:ind w:left="283"/>
    </w:pPr>
    <w:rPr>
      <w:sz w:val="16"/>
      <w:szCs w:val="16"/>
    </w:rPr>
  </w:style>
  <w:style w:type="character" w:customStyle="1" w:styleId="BodyTextIndent3Char">
    <w:name w:val="Body Text Indent 3 Char"/>
    <w:basedOn w:val="DefaultParagraphFont"/>
    <w:link w:val="BodyTextIndent3"/>
    <w:semiHidden/>
    <w:rsid w:val="0030477B"/>
    <w:rPr>
      <w:rFonts w:ascii="Arial" w:hAnsi="Arial"/>
      <w:sz w:val="16"/>
      <w:szCs w:val="16"/>
    </w:rPr>
  </w:style>
  <w:style w:type="paragraph" w:styleId="Closing">
    <w:name w:val="Closing"/>
    <w:basedOn w:val="Normal"/>
    <w:link w:val="ClosingChar"/>
    <w:semiHidden/>
    <w:unhideWhenUsed/>
    <w:locked/>
    <w:rsid w:val="0030477B"/>
    <w:pPr>
      <w:ind w:left="4252"/>
    </w:pPr>
  </w:style>
  <w:style w:type="character" w:customStyle="1" w:styleId="ClosingChar">
    <w:name w:val="Closing Char"/>
    <w:basedOn w:val="DefaultParagraphFont"/>
    <w:link w:val="Closing"/>
    <w:semiHidden/>
    <w:rsid w:val="0030477B"/>
    <w:rPr>
      <w:rFonts w:ascii="Arial" w:hAnsi="Arial"/>
      <w:szCs w:val="24"/>
    </w:rPr>
  </w:style>
  <w:style w:type="paragraph" w:styleId="Date">
    <w:name w:val="Date"/>
    <w:basedOn w:val="Normal"/>
    <w:next w:val="Normal"/>
    <w:link w:val="DateChar"/>
    <w:locked/>
    <w:rsid w:val="0030477B"/>
  </w:style>
  <w:style w:type="character" w:customStyle="1" w:styleId="DateChar">
    <w:name w:val="Date Char"/>
    <w:basedOn w:val="DefaultParagraphFont"/>
    <w:link w:val="Date"/>
    <w:rsid w:val="0030477B"/>
    <w:rPr>
      <w:rFonts w:ascii="Arial" w:hAnsi="Arial"/>
      <w:szCs w:val="24"/>
    </w:rPr>
  </w:style>
  <w:style w:type="paragraph" w:styleId="DocumentMap">
    <w:name w:val="Document Map"/>
    <w:basedOn w:val="Normal"/>
    <w:link w:val="DocumentMapChar"/>
    <w:semiHidden/>
    <w:unhideWhenUsed/>
    <w:locked/>
    <w:rsid w:val="0030477B"/>
    <w:rPr>
      <w:rFonts w:ascii="Segoe UI" w:hAnsi="Segoe UI" w:cs="Segoe UI"/>
      <w:sz w:val="16"/>
      <w:szCs w:val="16"/>
    </w:rPr>
  </w:style>
  <w:style w:type="character" w:customStyle="1" w:styleId="DocumentMapChar">
    <w:name w:val="Document Map Char"/>
    <w:basedOn w:val="DefaultParagraphFont"/>
    <w:link w:val="DocumentMap"/>
    <w:semiHidden/>
    <w:rsid w:val="0030477B"/>
    <w:rPr>
      <w:rFonts w:ascii="Segoe UI" w:hAnsi="Segoe UI" w:cs="Segoe UI"/>
      <w:sz w:val="16"/>
      <w:szCs w:val="16"/>
    </w:rPr>
  </w:style>
  <w:style w:type="paragraph" w:styleId="E-mailSignature">
    <w:name w:val="E-mail Signature"/>
    <w:basedOn w:val="Normal"/>
    <w:link w:val="E-mailSignatureChar"/>
    <w:semiHidden/>
    <w:unhideWhenUsed/>
    <w:locked/>
    <w:rsid w:val="0030477B"/>
  </w:style>
  <w:style w:type="character" w:customStyle="1" w:styleId="E-mailSignatureChar">
    <w:name w:val="E-mail Signature Char"/>
    <w:basedOn w:val="DefaultParagraphFont"/>
    <w:link w:val="E-mailSignature"/>
    <w:semiHidden/>
    <w:rsid w:val="0030477B"/>
    <w:rPr>
      <w:rFonts w:ascii="Arial" w:hAnsi="Arial"/>
      <w:szCs w:val="24"/>
    </w:rPr>
  </w:style>
  <w:style w:type="paragraph" w:styleId="EnvelopeAddress">
    <w:name w:val="envelope address"/>
    <w:basedOn w:val="Normal"/>
    <w:semiHidden/>
    <w:unhideWhenUsed/>
    <w:locked/>
    <w:rsid w:val="0030477B"/>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semiHidden/>
    <w:unhideWhenUsed/>
    <w:locked/>
    <w:rsid w:val="0030477B"/>
    <w:rPr>
      <w:rFonts w:asciiTheme="majorHAnsi" w:eastAsiaTheme="majorEastAsia" w:hAnsiTheme="majorHAnsi" w:cstheme="majorBidi"/>
      <w:szCs w:val="20"/>
    </w:rPr>
  </w:style>
  <w:style w:type="paragraph" w:styleId="HTMLAddress">
    <w:name w:val="HTML Address"/>
    <w:basedOn w:val="Normal"/>
    <w:link w:val="HTMLAddressChar"/>
    <w:semiHidden/>
    <w:unhideWhenUsed/>
    <w:locked/>
    <w:rsid w:val="0030477B"/>
    <w:rPr>
      <w:i/>
      <w:iCs/>
    </w:rPr>
  </w:style>
  <w:style w:type="character" w:customStyle="1" w:styleId="HTMLAddressChar">
    <w:name w:val="HTML Address Char"/>
    <w:basedOn w:val="DefaultParagraphFont"/>
    <w:link w:val="HTMLAddress"/>
    <w:semiHidden/>
    <w:rsid w:val="0030477B"/>
    <w:rPr>
      <w:rFonts w:ascii="Arial" w:hAnsi="Arial"/>
      <w:i/>
      <w:iCs/>
      <w:szCs w:val="24"/>
    </w:rPr>
  </w:style>
  <w:style w:type="paragraph" w:styleId="HTMLPreformatted">
    <w:name w:val="HTML Preformatted"/>
    <w:basedOn w:val="Normal"/>
    <w:link w:val="HTMLPreformattedChar"/>
    <w:semiHidden/>
    <w:unhideWhenUsed/>
    <w:locked/>
    <w:rsid w:val="0030477B"/>
    <w:rPr>
      <w:rFonts w:ascii="Consolas" w:hAnsi="Consolas"/>
      <w:szCs w:val="20"/>
    </w:rPr>
  </w:style>
  <w:style w:type="character" w:customStyle="1" w:styleId="HTMLPreformattedChar">
    <w:name w:val="HTML Preformatted Char"/>
    <w:basedOn w:val="DefaultParagraphFont"/>
    <w:link w:val="HTMLPreformatted"/>
    <w:semiHidden/>
    <w:rsid w:val="0030477B"/>
    <w:rPr>
      <w:rFonts w:ascii="Consolas" w:hAnsi="Consolas"/>
    </w:rPr>
  </w:style>
  <w:style w:type="paragraph" w:styleId="Index1">
    <w:name w:val="index 1"/>
    <w:basedOn w:val="Normal"/>
    <w:next w:val="Normal"/>
    <w:autoRedefine/>
    <w:semiHidden/>
    <w:unhideWhenUsed/>
    <w:locked/>
    <w:rsid w:val="0030477B"/>
    <w:pPr>
      <w:ind w:left="200" w:hanging="200"/>
    </w:pPr>
  </w:style>
  <w:style w:type="paragraph" w:styleId="Index2">
    <w:name w:val="index 2"/>
    <w:basedOn w:val="Normal"/>
    <w:next w:val="Normal"/>
    <w:autoRedefine/>
    <w:semiHidden/>
    <w:unhideWhenUsed/>
    <w:locked/>
    <w:rsid w:val="0030477B"/>
    <w:pPr>
      <w:ind w:left="400" w:hanging="200"/>
    </w:pPr>
  </w:style>
  <w:style w:type="paragraph" w:styleId="Index3">
    <w:name w:val="index 3"/>
    <w:basedOn w:val="Normal"/>
    <w:next w:val="Normal"/>
    <w:autoRedefine/>
    <w:semiHidden/>
    <w:unhideWhenUsed/>
    <w:locked/>
    <w:rsid w:val="0030477B"/>
    <w:pPr>
      <w:ind w:left="600" w:hanging="200"/>
    </w:pPr>
  </w:style>
  <w:style w:type="paragraph" w:styleId="Index4">
    <w:name w:val="index 4"/>
    <w:basedOn w:val="Normal"/>
    <w:next w:val="Normal"/>
    <w:autoRedefine/>
    <w:semiHidden/>
    <w:unhideWhenUsed/>
    <w:locked/>
    <w:rsid w:val="0030477B"/>
    <w:pPr>
      <w:ind w:left="800" w:hanging="200"/>
    </w:pPr>
  </w:style>
  <w:style w:type="paragraph" w:styleId="Index5">
    <w:name w:val="index 5"/>
    <w:basedOn w:val="Normal"/>
    <w:next w:val="Normal"/>
    <w:autoRedefine/>
    <w:semiHidden/>
    <w:unhideWhenUsed/>
    <w:locked/>
    <w:rsid w:val="0030477B"/>
    <w:pPr>
      <w:ind w:left="1000" w:hanging="200"/>
    </w:pPr>
  </w:style>
  <w:style w:type="paragraph" w:styleId="Index6">
    <w:name w:val="index 6"/>
    <w:basedOn w:val="Normal"/>
    <w:next w:val="Normal"/>
    <w:autoRedefine/>
    <w:semiHidden/>
    <w:unhideWhenUsed/>
    <w:locked/>
    <w:rsid w:val="0030477B"/>
    <w:pPr>
      <w:ind w:left="1200" w:hanging="200"/>
    </w:pPr>
  </w:style>
  <w:style w:type="paragraph" w:styleId="Index7">
    <w:name w:val="index 7"/>
    <w:basedOn w:val="Normal"/>
    <w:next w:val="Normal"/>
    <w:autoRedefine/>
    <w:semiHidden/>
    <w:unhideWhenUsed/>
    <w:locked/>
    <w:rsid w:val="0030477B"/>
    <w:pPr>
      <w:ind w:left="1400" w:hanging="200"/>
    </w:pPr>
  </w:style>
  <w:style w:type="paragraph" w:styleId="Index8">
    <w:name w:val="index 8"/>
    <w:basedOn w:val="Normal"/>
    <w:next w:val="Normal"/>
    <w:autoRedefine/>
    <w:semiHidden/>
    <w:unhideWhenUsed/>
    <w:locked/>
    <w:rsid w:val="0030477B"/>
    <w:pPr>
      <w:ind w:left="1600" w:hanging="200"/>
    </w:pPr>
  </w:style>
  <w:style w:type="paragraph" w:styleId="Index9">
    <w:name w:val="index 9"/>
    <w:basedOn w:val="Normal"/>
    <w:next w:val="Normal"/>
    <w:autoRedefine/>
    <w:semiHidden/>
    <w:unhideWhenUsed/>
    <w:locked/>
    <w:rsid w:val="0030477B"/>
    <w:pPr>
      <w:ind w:left="1800" w:hanging="200"/>
    </w:pPr>
  </w:style>
  <w:style w:type="paragraph" w:styleId="IndexHeading">
    <w:name w:val="index heading"/>
    <w:basedOn w:val="Normal"/>
    <w:next w:val="Index1"/>
    <w:semiHidden/>
    <w:unhideWhenUsed/>
    <w:locked/>
    <w:rsid w:val="0030477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0477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0477B"/>
    <w:rPr>
      <w:rFonts w:ascii="Arial" w:hAnsi="Arial"/>
      <w:i/>
      <w:iCs/>
      <w:color w:val="4F81BD" w:themeColor="accent1"/>
      <w:szCs w:val="24"/>
    </w:rPr>
  </w:style>
  <w:style w:type="paragraph" w:styleId="List">
    <w:name w:val="List"/>
    <w:basedOn w:val="Normal"/>
    <w:semiHidden/>
    <w:unhideWhenUsed/>
    <w:locked/>
    <w:rsid w:val="0030477B"/>
    <w:pPr>
      <w:ind w:left="283" w:hanging="283"/>
      <w:contextualSpacing/>
    </w:pPr>
  </w:style>
  <w:style w:type="paragraph" w:styleId="List2">
    <w:name w:val="List 2"/>
    <w:basedOn w:val="Normal"/>
    <w:semiHidden/>
    <w:unhideWhenUsed/>
    <w:locked/>
    <w:rsid w:val="0030477B"/>
    <w:pPr>
      <w:ind w:left="566" w:hanging="283"/>
      <w:contextualSpacing/>
    </w:pPr>
  </w:style>
  <w:style w:type="paragraph" w:styleId="List3">
    <w:name w:val="List 3"/>
    <w:basedOn w:val="Normal"/>
    <w:semiHidden/>
    <w:unhideWhenUsed/>
    <w:locked/>
    <w:rsid w:val="0030477B"/>
    <w:pPr>
      <w:ind w:left="849" w:hanging="283"/>
      <w:contextualSpacing/>
    </w:pPr>
  </w:style>
  <w:style w:type="paragraph" w:styleId="List4">
    <w:name w:val="List 4"/>
    <w:basedOn w:val="Normal"/>
    <w:locked/>
    <w:rsid w:val="0030477B"/>
    <w:pPr>
      <w:ind w:left="1132" w:hanging="283"/>
      <w:contextualSpacing/>
    </w:pPr>
  </w:style>
  <w:style w:type="paragraph" w:styleId="List5">
    <w:name w:val="List 5"/>
    <w:basedOn w:val="Normal"/>
    <w:locked/>
    <w:rsid w:val="0030477B"/>
    <w:pPr>
      <w:ind w:left="1415" w:hanging="283"/>
      <w:contextualSpacing/>
    </w:pPr>
  </w:style>
  <w:style w:type="paragraph" w:styleId="ListBullet">
    <w:name w:val="List Bullet"/>
    <w:basedOn w:val="Normal"/>
    <w:semiHidden/>
    <w:unhideWhenUsed/>
    <w:locked/>
    <w:rsid w:val="0030477B"/>
    <w:pPr>
      <w:numPr>
        <w:numId w:val="29"/>
      </w:numPr>
      <w:contextualSpacing/>
    </w:pPr>
  </w:style>
  <w:style w:type="paragraph" w:styleId="ListBullet2">
    <w:name w:val="List Bullet 2"/>
    <w:basedOn w:val="Normal"/>
    <w:semiHidden/>
    <w:unhideWhenUsed/>
    <w:locked/>
    <w:rsid w:val="0030477B"/>
    <w:pPr>
      <w:numPr>
        <w:numId w:val="31"/>
      </w:numPr>
      <w:contextualSpacing/>
    </w:pPr>
  </w:style>
  <w:style w:type="paragraph" w:styleId="ListBullet3">
    <w:name w:val="List Bullet 3"/>
    <w:basedOn w:val="Normal"/>
    <w:semiHidden/>
    <w:unhideWhenUsed/>
    <w:locked/>
    <w:rsid w:val="0030477B"/>
    <w:pPr>
      <w:numPr>
        <w:numId w:val="32"/>
      </w:numPr>
      <w:contextualSpacing/>
    </w:pPr>
  </w:style>
  <w:style w:type="paragraph" w:styleId="ListBullet4">
    <w:name w:val="List Bullet 4"/>
    <w:basedOn w:val="Normal"/>
    <w:semiHidden/>
    <w:unhideWhenUsed/>
    <w:locked/>
    <w:rsid w:val="0030477B"/>
    <w:pPr>
      <w:numPr>
        <w:numId w:val="33"/>
      </w:numPr>
      <w:contextualSpacing/>
    </w:pPr>
  </w:style>
  <w:style w:type="paragraph" w:styleId="ListBullet5">
    <w:name w:val="List Bullet 5"/>
    <w:basedOn w:val="Normal"/>
    <w:semiHidden/>
    <w:unhideWhenUsed/>
    <w:locked/>
    <w:rsid w:val="0030477B"/>
    <w:pPr>
      <w:numPr>
        <w:numId w:val="34"/>
      </w:numPr>
      <w:contextualSpacing/>
    </w:pPr>
  </w:style>
  <w:style w:type="paragraph" w:styleId="ListContinue">
    <w:name w:val="List Continue"/>
    <w:basedOn w:val="Normal"/>
    <w:semiHidden/>
    <w:unhideWhenUsed/>
    <w:locked/>
    <w:rsid w:val="0030477B"/>
    <w:pPr>
      <w:ind w:left="283"/>
      <w:contextualSpacing/>
    </w:pPr>
  </w:style>
  <w:style w:type="paragraph" w:styleId="ListContinue2">
    <w:name w:val="List Continue 2"/>
    <w:basedOn w:val="Normal"/>
    <w:semiHidden/>
    <w:unhideWhenUsed/>
    <w:locked/>
    <w:rsid w:val="0030477B"/>
    <w:pPr>
      <w:ind w:left="566"/>
      <w:contextualSpacing/>
    </w:pPr>
  </w:style>
  <w:style w:type="paragraph" w:styleId="ListContinue3">
    <w:name w:val="List Continue 3"/>
    <w:basedOn w:val="Normal"/>
    <w:semiHidden/>
    <w:unhideWhenUsed/>
    <w:locked/>
    <w:rsid w:val="0030477B"/>
    <w:pPr>
      <w:ind w:left="849"/>
      <w:contextualSpacing/>
    </w:pPr>
  </w:style>
  <w:style w:type="paragraph" w:styleId="ListContinue4">
    <w:name w:val="List Continue 4"/>
    <w:basedOn w:val="Normal"/>
    <w:semiHidden/>
    <w:unhideWhenUsed/>
    <w:locked/>
    <w:rsid w:val="0030477B"/>
    <w:pPr>
      <w:ind w:left="1132"/>
      <w:contextualSpacing/>
    </w:pPr>
  </w:style>
  <w:style w:type="paragraph" w:styleId="ListContinue5">
    <w:name w:val="List Continue 5"/>
    <w:basedOn w:val="Normal"/>
    <w:semiHidden/>
    <w:unhideWhenUsed/>
    <w:locked/>
    <w:rsid w:val="0030477B"/>
    <w:pPr>
      <w:ind w:left="1415"/>
      <w:contextualSpacing/>
    </w:pPr>
  </w:style>
  <w:style w:type="paragraph" w:styleId="ListNumber">
    <w:name w:val="List Number"/>
    <w:basedOn w:val="Normal"/>
    <w:locked/>
    <w:rsid w:val="0030477B"/>
    <w:pPr>
      <w:numPr>
        <w:numId w:val="35"/>
      </w:numPr>
      <w:contextualSpacing/>
    </w:pPr>
  </w:style>
  <w:style w:type="paragraph" w:styleId="ListNumber2">
    <w:name w:val="List Number 2"/>
    <w:basedOn w:val="Normal"/>
    <w:semiHidden/>
    <w:unhideWhenUsed/>
    <w:locked/>
    <w:rsid w:val="0030477B"/>
    <w:pPr>
      <w:numPr>
        <w:numId w:val="36"/>
      </w:numPr>
      <w:contextualSpacing/>
    </w:pPr>
  </w:style>
  <w:style w:type="paragraph" w:styleId="ListNumber3">
    <w:name w:val="List Number 3"/>
    <w:basedOn w:val="Normal"/>
    <w:semiHidden/>
    <w:unhideWhenUsed/>
    <w:locked/>
    <w:rsid w:val="0030477B"/>
    <w:pPr>
      <w:numPr>
        <w:numId w:val="37"/>
      </w:numPr>
      <w:contextualSpacing/>
    </w:pPr>
  </w:style>
  <w:style w:type="paragraph" w:styleId="ListNumber4">
    <w:name w:val="List Number 4"/>
    <w:basedOn w:val="Normal"/>
    <w:semiHidden/>
    <w:unhideWhenUsed/>
    <w:locked/>
    <w:rsid w:val="0030477B"/>
    <w:pPr>
      <w:numPr>
        <w:numId w:val="38"/>
      </w:numPr>
      <w:contextualSpacing/>
    </w:pPr>
  </w:style>
  <w:style w:type="paragraph" w:styleId="ListNumber5">
    <w:name w:val="List Number 5"/>
    <w:basedOn w:val="Normal"/>
    <w:semiHidden/>
    <w:unhideWhenUsed/>
    <w:locked/>
    <w:rsid w:val="0030477B"/>
    <w:pPr>
      <w:numPr>
        <w:numId w:val="39"/>
      </w:numPr>
      <w:contextualSpacing/>
    </w:pPr>
  </w:style>
  <w:style w:type="paragraph" w:styleId="ListParagraph">
    <w:name w:val="List Paragraph"/>
    <w:basedOn w:val="Normal"/>
    <w:uiPriority w:val="34"/>
    <w:qFormat/>
    <w:rsid w:val="00A356CA"/>
    <w:pPr>
      <w:ind w:left="720"/>
    </w:pPr>
  </w:style>
  <w:style w:type="paragraph" w:styleId="MacroText">
    <w:name w:val="macro"/>
    <w:link w:val="MacroTextChar"/>
    <w:semiHidden/>
    <w:unhideWhenUsed/>
    <w:locked/>
    <w:rsid w:val="0030477B"/>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30477B"/>
    <w:rPr>
      <w:rFonts w:ascii="Consolas" w:hAnsi="Consolas"/>
    </w:rPr>
  </w:style>
  <w:style w:type="paragraph" w:styleId="MessageHeader">
    <w:name w:val="Message Header"/>
    <w:basedOn w:val="Normal"/>
    <w:link w:val="MessageHeaderChar"/>
    <w:semiHidden/>
    <w:unhideWhenUsed/>
    <w:locked/>
    <w:rsid w:val="0030477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30477B"/>
    <w:rPr>
      <w:rFonts w:asciiTheme="majorHAnsi" w:eastAsiaTheme="majorEastAsia" w:hAnsiTheme="majorHAnsi" w:cstheme="majorBidi"/>
      <w:sz w:val="24"/>
      <w:szCs w:val="24"/>
      <w:shd w:val="pct20" w:color="auto" w:fill="auto"/>
    </w:rPr>
  </w:style>
  <w:style w:type="paragraph" w:styleId="NoSpacing">
    <w:name w:val="No Spacing"/>
    <w:uiPriority w:val="1"/>
    <w:qFormat/>
    <w:rsid w:val="0030477B"/>
    <w:pPr>
      <w:jc w:val="both"/>
    </w:pPr>
    <w:rPr>
      <w:rFonts w:ascii="Arial" w:hAnsi="Arial"/>
      <w:szCs w:val="24"/>
    </w:rPr>
  </w:style>
  <w:style w:type="paragraph" w:styleId="NormalWeb">
    <w:name w:val="Normal (Web)"/>
    <w:basedOn w:val="Normal"/>
    <w:semiHidden/>
    <w:unhideWhenUsed/>
    <w:locked/>
    <w:rsid w:val="0030477B"/>
    <w:rPr>
      <w:rFonts w:ascii="Times New Roman" w:hAnsi="Times New Roman"/>
      <w:sz w:val="24"/>
    </w:rPr>
  </w:style>
  <w:style w:type="paragraph" w:styleId="NormalIndent">
    <w:name w:val="Normal Indent"/>
    <w:basedOn w:val="Normal"/>
    <w:semiHidden/>
    <w:unhideWhenUsed/>
    <w:locked/>
    <w:rsid w:val="0030477B"/>
    <w:pPr>
      <w:ind w:left="720"/>
    </w:pPr>
  </w:style>
  <w:style w:type="paragraph" w:styleId="NoteHeading">
    <w:name w:val="Note Heading"/>
    <w:basedOn w:val="Normal"/>
    <w:next w:val="Normal"/>
    <w:link w:val="NoteHeadingChar"/>
    <w:semiHidden/>
    <w:unhideWhenUsed/>
    <w:locked/>
    <w:rsid w:val="0030477B"/>
  </w:style>
  <w:style w:type="character" w:customStyle="1" w:styleId="NoteHeadingChar">
    <w:name w:val="Note Heading Char"/>
    <w:basedOn w:val="DefaultParagraphFont"/>
    <w:link w:val="NoteHeading"/>
    <w:semiHidden/>
    <w:rsid w:val="0030477B"/>
    <w:rPr>
      <w:rFonts w:ascii="Arial" w:hAnsi="Arial"/>
      <w:szCs w:val="24"/>
    </w:rPr>
  </w:style>
  <w:style w:type="paragraph" w:styleId="PlainText">
    <w:name w:val="Plain Text"/>
    <w:basedOn w:val="Normal"/>
    <w:link w:val="PlainTextChar"/>
    <w:semiHidden/>
    <w:unhideWhenUsed/>
    <w:locked/>
    <w:rsid w:val="0030477B"/>
    <w:rPr>
      <w:rFonts w:ascii="Consolas" w:hAnsi="Consolas"/>
      <w:sz w:val="21"/>
      <w:szCs w:val="21"/>
    </w:rPr>
  </w:style>
  <w:style w:type="character" w:customStyle="1" w:styleId="PlainTextChar">
    <w:name w:val="Plain Text Char"/>
    <w:basedOn w:val="DefaultParagraphFont"/>
    <w:link w:val="PlainText"/>
    <w:semiHidden/>
    <w:rsid w:val="0030477B"/>
    <w:rPr>
      <w:rFonts w:ascii="Consolas" w:hAnsi="Consolas"/>
      <w:sz w:val="21"/>
      <w:szCs w:val="21"/>
    </w:rPr>
  </w:style>
  <w:style w:type="paragraph" w:styleId="Quote">
    <w:name w:val="Quote"/>
    <w:basedOn w:val="Normal"/>
    <w:next w:val="Normal"/>
    <w:link w:val="QuoteChar"/>
    <w:uiPriority w:val="29"/>
    <w:qFormat/>
    <w:rsid w:val="0030477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477B"/>
    <w:rPr>
      <w:rFonts w:ascii="Arial" w:hAnsi="Arial"/>
      <w:i/>
      <w:iCs/>
      <w:color w:val="404040" w:themeColor="text1" w:themeTint="BF"/>
      <w:szCs w:val="24"/>
    </w:rPr>
  </w:style>
  <w:style w:type="paragraph" w:styleId="Salutation">
    <w:name w:val="Salutation"/>
    <w:basedOn w:val="Normal"/>
    <w:next w:val="Normal"/>
    <w:link w:val="SalutationChar"/>
    <w:locked/>
    <w:rsid w:val="0030477B"/>
  </w:style>
  <w:style w:type="character" w:customStyle="1" w:styleId="SalutationChar">
    <w:name w:val="Salutation Char"/>
    <w:basedOn w:val="DefaultParagraphFont"/>
    <w:link w:val="Salutation"/>
    <w:rsid w:val="0030477B"/>
    <w:rPr>
      <w:rFonts w:ascii="Arial" w:hAnsi="Arial"/>
      <w:szCs w:val="24"/>
    </w:rPr>
  </w:style>
  <w:style w:type="paragraph" w:styleId="Signature">
    <w:name w:val="Signature"/>
    <w:basedOn w:val="Normal"/>
    <w:link w:val="SignatureChar"/>
    <w:semiHidden/>
    <w:unhideWhenUsed/>
    <w:locked/>
    <w:rsid w:val="0030477B"/>
    <w:pPr>
      <w:ind w:left="4252"/>
    </w:pPr>
  </w:style>
  <w:style w:type="character" w:customStyle="1" w:styleId="SignatureChar">
    <w:name w:val="Signature Char"/>
    <w:basedOn w:val="DefaultParagraphFont"/>
    <w:link w:val="Signature"/>
    <w:semiHidden/>
    <w:rsid w:val="0030477B"/>
    <w:rPr>
      <w:rFonts w:ascii="Arial" w:hAnsi="Arial"/>
      <w:szCs w:val="24"/>
    </w:rPr>
  </w:style>
  <w:style w:type="paragraph" w:styleId="Subtitle">
    <w:name w:val="Subtitle"/>
    <w:basedOn w:val="Normal"/>
    <w:next w:val="Normal"/>
    <w:link w:val="SubtitleChar"/>
    <w:uiPriority w:val="99"/>
    <w:qFormat/>
    <w:rsid w:val="00A356CA"/>
    <w:pPr>
      <w:numPr>
        <w:ilvl w:val="1"/>
      </w:numPr>
      <w:ind w:left="567"/>
    </w:pPr>
    <w:rPr>
      <w:rFonts w:ascii="Times New Roman" w:hAnsi="Times New Roman"/>
      <w:i/>
      <w:color w:val="003760"/>
      <w:spacing w:val="15"/>
      <w:szCs w:val="20"/>
    </w:rPr>
  </w:style>
  <w:style w:type="character" w:customStyle="1" w:styleId="SubtitleChar">
    <w:name w:val="Subtitle Char"/>
    <w:link w:val="Subtitle"/>
    <w:uiPriority w:val="99"/>
    <w:rsid w:val="00A356CA"/>
    <w:rPr>
      <w:i/>
      <w:color w:val="003760"/>
      <w:spacing w:val="15"/>
    </w:rPr>
  </w:style>
  <w:style w:type="paragraph" w:styleId="TableofAuthorities">
    <w:name w:val="table of authorities"/>
    <w:basedOn w:val="Normal"/>
    <w:next w:val="Normal"/>
    <w:semiHidden/>
    <w:unhideWhenUsed/>
    <w:locked/>
    <w:rsid w:val="0030477B"/>
    <w:pPr>
      <w:ind w:left="200" w:hanging="200"/>
    </w:pPr>
  </w:style>
  <w:style w:type="paragraph" w:styleId="TableofFigures">
    <w:name w:val="table of figures"/>
    <w:basedOn w:val="Normal"/>
    <w:next w:val="Normal"/>
    <w:semiHidden/>
    <w:unhideWhenUsed/>
    <w:locked/>
    <w:rsid w:val="0030477B"/>
  </w:style>
  <w:style w:type="paragraph" w:styleId="Title">
    <w:name w:val="Title"/>
    <w:basedOn w:val="Normal"/>
    <w:next w:val="Normal"/>
    <w:link w:val="TitleChar"/>
    <w:qFormat/>
    <w:rsid w:val="00A356C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356CA"/>
    <w:rPr>
      <w:rFonts w:ascii="Calibri Light" w:hAnsi="Calibri Light"/>
      <w:b/>
      <w:bCs/>
      <w:kern w:val="28"/>
      <w:sz w:val="32"/>
      <w:szCs w:val="32"/>
    </w:rPr>
  </w:style>
  <w:style w:type="paragraph" w:styleId="TOAHeading">
    <w:name w:val="toa heading"/>
    <w:basedOn w:val="Normal"/>
    <w:next w:val="Normal"/>
    <w:semiHidden/>
    <w:unhideWhenUsed/>
    <w:locked/>
    <w:rsid w:val="0030477B"/>
    <w:rPr>
      <w:rFonts w:asciiTheme="majorHAnsi" w:eastAsiaTheme="majorEastAsia" w:hAnsiTheme="majorHAnsi" w:cstheme="majorBidi"/>
      <w:b/>
      <w:bCs/>
      <w:sz w:val="24"/>
    </w:rPr>
  </w:style>
  <w:style w:type="numbering" w:styleId="1ai">
    <w:name w:val="Outline List 1"/>
    <w:basedOn w:val="NoList"/>
    <w:semiHidden/>
    <w:locked/>
    <w:rsid w:val="00D84893"/>
    <w:pPr>
      <w:numPr>
        <w:numId w:val="40"/>
      </w:numPr>
    </w:pPr>
  </w:style>
  <w:style w:type="numbering" w:styleId="ArticleSection">
    <w:name w:val="Outline List 3"/>
    <w:basedOn w:val="NoList"/>
    <w:semiHidden/>
    <w:locked/>
    <w:rsid w:val="00D84893"/>
    <w:pPr>
      <w:numPr>
        <w:numId w:val="41"/>
      </w:numPr>
    </w:pPr>
  </w:style>
  <w:style w:type="paragraph" w:customStyle="1" w:styleId="StyleTitleGeorgiaNotBoldLeft">
    <w:name w:val="Style Title + Georgia Not Bold Left"/>
    <w:basedOn w:val="Title"/>
    <w:qFormat/>
    <w:rsid w:val="00A356CA"/>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A356CA"/>
    <w:pPr>
      <w:tabs>
        <w:tab w:val="num" w:pos="720"/>
      </w:tabs>
      <w:ind w:hanging="720"/>
    </w:pPr>
  </w:style>
  <w:style w:type="paragraph" w:customStyle="1" w:styleId="Bullet2">
    <w:name w:val="Bullet 2"/>
    <w:basedOn w:val="Normal"/>
    <w:rsid w:val="00A356CA"/>
    <w:pPr>
      <w:numPr>
        <w:numId w:val="42"/>
      </w:numPr>
      <w:tabs>
        <w:tab w:val="left" w:pos="1701"/>
      </w:tabs>
      <w:contextualSpacing/>
    </w:pPr>
  </w:style>
  <w:style w:type="character" w:customStyle="1" w:styleId="ATTANNReferencetoCOCChar">
    <w:name w:val="ATT/ANN Reference to COC Char"/>
    <w:link w:val="ATTANNReferencetoCOC"/>
    <w:rsid w:val="00787FB2"/>
    <w:rPr>
      <w:rFonts w:ascii="Arial" w:hAnsi="Arial"/>
      <w:i/>
      <w:iCs/>
      <w:color w:val="000000"/>
    </w:rPr>
  </w:style>
  <w:style w:type="character" w:customStyle="1" w:styleId="NoteToDrafters-ASDEFCONChar">
    <w:name w:val="Note To Drafters - ASDEFCON Char"/>
    <w:link w:val="NoteToDrafters-ASDEFCON"/>
    <w:rsid w:val="00787FB2"/>
    <w:rPr>
      <w:rFonts w:ascii="Arial" w:hAnsi="Arial"/>
      <w:b/>
      <w:i/>
      <w:color w:val="FFFFFF"/>
      <w:szCs w:val="40"/>
      <w:shd w:val="clear" w:color="auto" w:fill="000000"/>
    </w:rPr>
  </w:style>
  <w:style w:type="character" w:customStyle="1" w:styleId="NoteToTenderers-ASDEFCONChar">
    <w:name w:val="Note To Tenderers - ASDEFCON Char"/>
    <w:link w:val="NoteToTenderers-ASDEFCON"/>
    <w:rsid w:val="00787FB2"/>
    <w:rPr>
      <w:rFonts w:ascii="Arial" w:hAnsi="Arial"/>
      <w:b/>
      <w:i/>
      <w:color w:val="000000"/>
      <w:szCs w:val="40"/>
      <w:shd w:val="pct15" w:color="auto" w:fill="auto"/>
    </w:rPr>
  </w:style>
  <w:style w:type="character" w:customStyle="1" w:styleId="ASDEFCONTitleChar">
    <w:name w:val="ASDEFCON Title Char"/>
    <w:basedOn w:val="DefaultParagraphFont"/>
    <w:link w:val="ASDEFCONTitle"/>
    <w:rsid w:val="003A0862"/>
    <w:rPr>
      <w:rFonts w:ascii="Arial" w:hAnsi="Arial"/>
      <w:b/>
      <w:caps/>
      <w:color w:val="000000"/>
      <w:szCs w:val="40"/>
    </w:rPr>
  </w:style>
  <w:style w:type="character" w:customStyle="1" w:styleId="COTCOCLV2-ASDEFCONChar">
    <w:name w:val="COT/COC LV2 - ASDEFCON Char"/>
    <w:link w:val="COTCOCLV2-ASDEFCON"/>
    <w:rsid w:val="003B7CFD"/>
    <w:rPr>
      <w:rFonts w:ascii="Arial" w:hAnsi="Arial"/>
      <w:b/>
      <w:color w:val="000000"/>
      <w:szCs w:val="40"/>
    </w:rPr>
  </w:style>
  <w:style w:type="character" w:customStyle="1" w:styleId="COTCOCLV1-ASDEFCONChar">
    <w:name w:val="COT/COC LV1 - ASDEFCON Char"/>
    <w:link w:val="COTCOCLV1-ASDEFCON"/>
    <w:rsid w:val="00745C9E"/>
    <w:rPr>
      <w:rFonts w:ascii="Arial" w:hAnsi="Arial"/>
      <w:b/>
      <w:caps/>
      <w:color w:val="000000"/>
      <w:szCs w:val="40"/>
    </w:rPr>
  </w:style>
  <w:style w:type="paragraph" w:customStyle="1" w:styleId="ATTANNLV5-ASDEFCON">
    <w:name w:val="ATT/ANN LV5 - ASDEFCON"/>
    <w:basedOn w:val="ATTANNLV4-ASDEFCON"/>
    <w:qFormat/>
    <w:rsid w:val="00745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755925">
      <w:bodyDiv w:val="1"/>
      <w:marLeft w:val="0"/>
      <w:marRight w:val="0"/>
      <w:marTop w:val="0"/>
      <w:marBottom w:val="0"/>
      <w:divBdr>
        <w:top w:val="none" w:sz="0" w:space="0" w:color="auto"/>
        <w:left w:val="none" w:sz="0" w:space="0" w:color="auto"/>
        <w:bottom w:val="none" w:sz="0" w:space="0" w:color="auto"/>
        <w:right w:val="none" w:sz="0" w:space="0" w:color="auto"/>
      </w:divBdr>
    </w:div>
    <w:div w:id="1430194414">
      <w:bodyDiv w:val="1"/>
      <w:marLeft w:val="0"/>
      <w:marRight w:val="0"/>
      <w:marTop w:val="0"/>
      <w:marBottom w:val="0"/>
      <w:divBdr>
        <w:top w:val="none" w:sz="0" w:space="0" w:color="auto"/>
        <w:left w:val="none" w:sz="0" w:space="0" w:color="auto"/>
        <w:bottom w:val="none" w:sz="0" w:space="0" w:color="auto"/>
        <w:right w:val="none" w:sz="0" w:space="0" w:color="auto"/>
      </w:divBdr>
    </w:div>
    <w:div w:id="205110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A258E-BE85-4CF9-9C98-E63AEA4AE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4974</TotalTime>
  <Pages>15</Pages>
  <Words>6497</Words>
  <Characters>37038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43449</CharactersWithSpaces>
  <SharedDoc>false</SharedDoc>
  <HLinks>
    <vt:vector size="6" baseType="variant">
      <vt:variant>
        <vt:i4>4456466</vt:i4>
      </vt:variant>
      <vt:variant>
        <vt:i4>75</vt:i4>
      </vt:variant>
      <vt:variant>
        <vt:i4>0</vt:i4>
      </vt:variant>
      <vt:variant>
        <vt:i4>5</vt:i4>
      </vt:variant>
      <vt:variant>
        <vt:lpwstr>http://www.defence.gov.au/casg/DoingBusiness/Industry/Industryprograms/CompanyScorecard/CompanyScorecardpolicystatement.aspx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Edgelow, Dave MR</dc:creator>
  <cp:keywords/>
  <dc:description/>
  <cp:lastModifiedBy>ACI-AP</cp:lastModifiedBy>
  <cp:revision>84</cp:revision>
  <dcterms:created xsi:type="dcterms:W3CDTF">2018-03-15T22:59:00Z</dcterms:created>
  <dcterms:modified xsi:type="dcterms:W3CDTF">2026-06-15T05:20:00Z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Header_Right">
    <vt:lpwstr>PART 1</vt:lpwstr>
  </property>
  <property fmtid="{D5CDD505-2E9C-101B-9397-08002B2CF9AE}" pid="6" name="Footer_Left">
    <vt:lpwstr>Annex to Conditions of Tender</vt:lpwstr>
  </property>
  <property fmtid="{D5CDD505-2E9C-101B-9397-08002B2CF9AE}" pid="7" name="Objective-Id">
    <vt:lpwstr>BM80286108</vt:lpwstr>
  </property>
  <property fmtid="{D5CDD505-2E9C-101B-9397-08002B2CF9AE}" pid="8" name="Objective-Title">
    <vt:lpwstr>010_SMV5.4_TATTA_ANNE_Strategies</vt:lpwstr>
  </property>
  <property fmtid="{D5CDD505-2E9C-101B-9397-08002B2CF9AE}" pid="9" name="Objective-Comment">
    <vt:lpwstr/>
  </property>
  <property fmtid="{D5CDD505-2E9C-101B-9397-08002B2CF9AE}" pid="10" name="Objective-CreationStamp">
    <vt:filetime>2024-09-18T04:01:09Z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2026-06-09T05:30:47Z</vt:filetime>
  </property>
  <property fmtid="{D5CDD505-2E9C-101B-9397-08002B2CF9AE}" pid="15" name="Objective-Owner">
    <vt:lpwstr>Defence</vt:lpwstr>
  </property>
  <property fmtid="{D5CDD505-2E9C-101B-9397-08002B2CF9AE}" pid="16"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7" name="Objective-Parent">
    <vt:lpwstr>02 Annexes to the Conditions of Tender</vt:lpwstr>
  </property>
  <property fmtid="{D5CDD505-2E9C-101B-9397-08002B2CF9AE}" pid="18" name="Objective-State">
    <vt:lpwstr>Being Edited</vt:lpwstr>
  </property>
  <property fmtid="{D5CDD505-2E9C-101B-9397-08002B2CF9AE}" pid="19" name="Objective-Version">
    <vt:lpwstr>3.8</vt:lpwstr>
  </property>
  <property fmtid="{D5CDD505-2E9C-101B-9397-08002B2CF9AE}" pid="20" name="Objective-VersionNumber">
    <vt:i4>36</vt:i4>
  </property>
  <property fmtid="{D5CDD505-2E9C-101B-9397-08002B2CF9AE}" pid="21" name="Objective-VersionComment">
    <vt:lpwstr>BAdams edits (reverting HWLE changes 09.06.26).</vt:lpwstr>
  </property>
  <property fmtid="{D5CDD505-2E9C-101B-9397-08002B2CF9AE}" pid="22" name="Objective-FileNumber">
    <vt:lpwstr>2026/1010723</vt:lpwstr>
  </property>
  <property fmtid="{D5CDD505-2E9C-101B-9397-08002B2CF9AE}" pid="23" name="Objective-Classification">
    <vt:lpwstr>Official</vt:lpwstr>
  </property>
  <property fmtid="{D5CDD505-2E9C-101B-9397-08002B2CF9AE}" pid="24" name="Objective-Caveats">
    <vt:lpwstr/>
  </property>
  <property fmtid="{D5CDD505-2E9C-101B-9397-08002B2CF9AE}" pid="25" name="Objective-Document Type [system]">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